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1C9DA" w14:textId="77777777" w:rsidR="002B7873" w:rsidRPr="002B7873" w:rsidRDefault="002B7873" w:rsidP="002B7873">
      <w:pPr>
        <w:spacing w:before="240" w:after="240" w:line="276" w:lineRule="auto"/>
        <w:ind w:right="-15" w:firstLine="709"/>
        <w:jc w:val="center"/>
        <w:rPr>
          <w:rFonts w:ascii="Century Gothic" w:hAnsi="Century Gothic"/>
          <w:b/>
          <w:sz w:val="20"/>
          <w:szCs w:val="20"/>
        </w:rPr>
      </w:pPr>
      <w:bookmarkStart w:id="0" w:name="_Hlk37939001"/>
      <w:r w:rsidRPr="002B7873">
        <w:rPr>
          <w:rFonts w:ascii="Century Gothic" w:hAnsi="Century Gothic"/>
          <w:b/>
          <w:sz w:val="20"/>
          <w:szCs w:val="20"/>
        </w:rPr>
        <w:t xml:space="preserve">CONSÓRCIO INTERMUNICIPAL DE SAÚDE DA MICRORREGIÃO DO VALE DO PIRANGA </w:t>
      </w:r>
    </w:p>
    <w:p w14:paraId="741991C0" w14:textId="32D61D22" w:rsidR="002B7873" w:rsidRPr="002B7873" w:rsidRDefault="002B7873" w:rsidP="002B7873">
      <w:pPr>
        <w:spacing w:before="240" w:after="240" w:line="276" w:lineRule="auto"/>
        <w:ind w:right="-15" w:firstLine="709"/>
        <w:jc w:val="center"/>
        <w:rPr>
          <w:rFonts w:ascii="Century Gothic" w:hAnsi="Century Gothic"/>
          <w:b/>
          <w:sz w:val="20"/>
          <w:szCs w:val="20"/>
        </w:rPr>
      </w:pPr>
      <w:r w:rsidRPr="002B7873">
        <w:rPr>
          <w:rFonts w:ascii="Century Gothic" w:hAnsi="Century Gothic"/>
          <w:b/>
          <w:sz w:val="20"/>
          <w:szCs w:val="20"/>
        </w:rPr>
        <w:t>PREGÃO ELETRÔNICO Nº 0</w:t>
      </w:r>
      <w:r w:rsidRPr="002B7873">
        <w:rPr>
          <w:rFonts w:ascii="Century Gothic" w:hAnsi="Century Gothic"/>
          <w:b/>
          <w:sz w:val="20"/>
          <w:szCs w:val="20"/>
        </w:rPr>
        <w:t>02</w:t>
      </w:r>
      <w:r w:rsidRPr="002B7873">
        <w:rPr>
          <w:rFonts w:ascii="Century Gothic" w:hAnsi="Century Gothic"/>
          <w:b/>
          <w:sz w:val="20"/>
          <w:szCs w:val="20"/>
        </w:rPr>
        <w:t>/2021</w:t>
      </w:r>
    </w:p>
    <w:p w14:paraId="13F95FA0" w14:textId="7B8128F4" w:rsidR="002B7873" w:rsidRPr="002B7873" w:rsidRDefault="002B7873" w:rsidP="002B7873">
      <w:pPr>
        <w:spacing w:before="240" w:after="240" w:line="276" w:lineRule="auto"/>
        <w:ind w:right="-15" w:firstLine="709"/>
        <w:jc w:val="center"/>
        <w:rPr>
          <w:rFonts w:ascii="Century Gothic" w:hAnsi="Century Gothic"/>
          <w:b/>
          <w:sz w:val="20"/>
          <w:szCs w:val="20"/>
        </w:rPr>
      </w:pPr>
      <w:r w:rsidRPr="002B7873">
        <w:rPr>
          <w:rFonts w:ascii="Century Gothic" w:hAnsi="Century Gothic"/>
          <w:b/>
          <w:sz w:val="20"/>
          <w:szCs w:val="20"/>
        </w:rPr>
        <w:t>PROCESSO ADMINISTRATIVO N° 0</w:t>
      </w:r>
      <w:r w:rsidRPr="002B7873">
        <w:rPr>
          <w:rFonts w:ascii="Century Gothic" w:hAnsi="Century Gothic"/>
          <w:b/>
          <w:sz w:val="20"/>
          <w:szCs w:val="20"/>
        </w:rPr>
        <w:t>08</w:t>
      </w:r>
      <w:r w:rsidRPr="002B7873">
        <w:rPr>
          <w:rFonts w:ascii="Century Gothic" w:hAnsi="Century Gothic"/>
          <w:b/>
          <w:sz w:val="20"/>
          <w:szCs w:val="20"/>
        </w:rPr>
        <w:t>/2021</w:t>
      </w:r>
    </w:p>
    <w:p w14:paraId="04EACFC7" w14:textId="6654AFF1" w:rsidR="002B7873" w:rsidRPr="002B7873" w:rsidRDefault="002B7873" w:rsidP="002B7873">
      <w:pPr>
        <w:rPr>
          <w:rFonts w:ascii="Century Gothic" w:hAnsi="Century Gothic" w:cs="Arial"/>
          <w:b/>
          <w:bCs/>
          <w:color w:val="000000"/>
          <w:sz w:val="24"/>
          <w:szCs w:val="24"/>
        </w:rPr>
      </w:pPr>
    </w:p>
    <w:p w14:paraId="7785C59C" w14:textId="5D00DB52" w:rsidR="00BD3358" w:rsidRPr="002B7873" w:rsidRDefault="00612597" w:rsidP="00BD3358">
      <w:pPr>
        <w:jc w:val="center"/>
        <w:rPr>
          <w:rFonts w:ascii="Century Gothic" w:hAnsi="Century Gothic"/>
          <w:b/>
          <w:sz w:val="20"/>
          <w:szCs w:val="20"/>
        </w:rPr>
      </w:pPr>
      <w:r w:rsidRPr="002B7873">
        <w:rPr>
          <w:rFonts w:ascii="Century Gothic" w:hAnsi="Century Gothic"/>
          <w:b/>
          <w:sz w:val="20"/>
          <w:szCs w:val="20"/>
        </w:rPr>
        <w:t xml:space="preserve">ANEXO </w:t>
      </w:r>
      <w:r w:rsidR="001144DA" w:rsidRPr="002B7873">
        <w:rPr>
          <w:rFonts w:ascii="Century Gothic" w:hAnsi="Century Gothic"/>
          <w:b/>
          <w:sz w:val="20"/>
          <w:szCs w:val="20"/>
        </w:rPr>
        <w:t>III</w:t>
      </w:r>
      <w:r w:rsidRPr="002B7873">
        <w:rPr>
          <w:rFonts w:ascii="Century Gothic" w:hAnsi="Century Gothic"/>
          <w:b/>
          <w:sz w:val="20"/>
          <w:szCs w:val="20"/>
        </w:rPr>
        <w:t xml:space="preserve"> – MODELO DE DECLARAÇÃO DE </w:t>
      </w:r>
      <w:r w:rsidR="001144DA" w:rsidRPr="002B7873">
        <w:rPr>
          <w:rFonts w:ascii="Century Gothic" w:hAnsi="Century Gothic"/>
          <w:b/>
          <w:sz w:val="20"/>
          <w:szCs w:val="20"/>
        </w:rPr>
        <w:t>VISITA TÉCNICA</w:t>
      </w:r>
    </w:p>
    <w:p w14:paraId="02227D8D" w14:textId="00374A71" w:rsidR="001144DA" w:rsidRPr="002B7873" w:rsidRDefault="001144DA" w:rsidP="00BD3358">
      <w:pPr>
        <w:jc w:val="center"/>
        <w:rPr>
          <w:rFonts w:ascii="Century Gothic" w:hAnsi="Century Gothic"/>
          <w:b/>
          <w:sz w:val="20"/>
          <w:szCs w:val="20"/>
        </w:rPr>
      </w:pPr>
    </w:p>
    <w:p w14:paraId="642F77B7" w14:textId="0C108DD5" w:rsidR="001144DA" w:rsidRPr="002B7873" w:rsidRDefault="001144DA" w:rsidP="00BD3358">
      <w:pPr>
        <w:jc w:val="center"/>
        <w:rPr>
          <w:rFonts w:ascii="Century Gothic" w:hAnsi="Century Gothic"/>
          <w:b/>
          <w:sz w:val="20"/>
          <w:szCs w:val="20"/>
        </w:rPr>
      </w:pPr>
      <w:r w:rsidRPr="002B7873">
        <w:rPr>
          <w:rFonts w:ascii="Century Gothic" w:hAnsi="Century Gothic"/>
          <w:b/>
          <w:sz w:val="20"/>
          <w:szCs w:val="20"/>
        </w:rPr>
        <w:t>(OBS: Preenchimento obrigatório se não for realizada a Visita Técnica)</w:t>
      </w:r>
    </w:p>
    <w:p w14:paraId="4A73EEA3" w14:textId="6C8F39FF" w:rsidR="00BD3358" w:rsidRPr="002B7873" w:rsidRDefault="00BD3358" w:rsidP="00BD3358">
      <w:pPr>
        <w:spacing w:after="120" w:line="276" w:lineRule="auto"/>
        <w:ind w:right="-15"/>
        <w:jc w:val="center"/>
        <w:rPr>
          <w:rFonts w:ascii="Century Gothic" w:hAnsi="Century Gothic"/>
          <w:b/>
          <w:sz w:val="20"/>
          <w:szCs w:val="20"/>
        </w:rPr>
      </w:pPr>
    </w:p>
    <w:p w14:paraId="4DB0ECBD" w14:textId="10033358" w:rsidR="00612597" w:rsidRPr="002B7873" w:rsidRDefault="001144DA" w:rsidP="001144DA">
      <w:pPr>
        <w:widowControl/>
        <w:autoSpaceDE w:val="0"/>
        <w:autoSpaceDN w:val="0"/>
        <w:adjustRightInd w:val="0"/>
        <w:jc w:val="both"/>
        <w:rPr>
          <w:rFonts w:ascii="Century Gothic" w:eastAsia="Times New Roman" w:hAnsi="Century Gothic" w:cs="Arial"/>
          <w:sz w:val="20"/>
          <w:szCs w:val="20"/>
          <w:lang w:eastAsia="pt-BR"/>
        </w:rPr>
      </w:pPr>
      <w:r w:rsidRPr="002B7873">
        <w:rPr>
          <w:rFonts w:ascii="Century Gothic" w:eastAsia="Times New Roman" w:hAnsi="Century Gothic" w:cs="Arial"/>
          <w:sz w:val="20"/>
          <w:szCs w:val="20"/>
          <w:lang w:eastAsia="pt-BR"/>
        </w:rPr>
        <w:t xml:space="preserve">Eu, __________________________ (Representante Legal devidamente qualificado) da empresa_______________________________, com sede na Rua/Av. __________________________ nº _____, Bairro ______________________ na cidade de __________________________ Estado de ____________________, inscrita no CNPJ sob o nº ___________________________, </w:t>
      </w:r>
      <w:r w:rsidRPr="002B7873">
        <w:rPr>
          <w:rFonts w:ascii="Century Gothic" w:eastAsia="Times New Roman" w:hAnsi="Century Gothic" w:cs="Arial"/>
          <w:b/>
          <w:bCs/>
          <w:sz w:val="20"/>
          <w:szCs w:val="20"/>
          <w:lang w:eastAsia="pt-BR"/>
        </w:rPr>
        <w:t xml:space="preserve">DECLARO </w:t>
      </w:r>
      <w:r w:rsidRPr="002B7873">
        <w:rPr>
          <w:rFonts w:ascii="Century Gothic" w:eastAsia="Times New Roman" w:hAnsi="Century Gothic" w:cs="Arial"/>
          <w:sz w:val="20"/>
          <w:szCs w:val="20"/>
          <w:lang w:eastAsia="pt-BR"/>
        </w:rPr>
        <w:t>que recebi os documentos e tomei conhecimento de todas as informações, bem como as condições, especificações, particularidades, peculiaridades, grau de dificuldade, locais e elementos necessários que possam vir a ter influência no valor da proposta destinado ao cumprimento das obrigações do objeto do Pregão Eletrônico n° XXX/2021.</w:t>
      </w:r>
    </w:p>
    <w:p w14:paraId="65D57DD9" w14:textId="0D5DF857" w:rsidR="001144DA" w:rsidRPr="002B7873" w:rsidRDefault="001144DA" w:rsidP="001144DA">
      <w:pPr>
        <w:widowControl/>
        <w:autoSpaceDE w:val="0"/>
        <w:autoSpaceDN w:val="0"/>
        <w:adjustRightInd w:val="0"/>
        <w:jc w:val="both"/>
        <w:rPr>
          <w:rFonts w:ascii="Century Gothic" w:eastAsia="Times New Roman" w:hAnsi="Century Gothic" w:cs="Arial"/>
          <w:sz w:val="20"/>
          <w:szCs w:val="20"/>
          <w:lang w:eastAsia="pt-BR"/>
        </w:rPr>
      </w:pPr>
      <w:bookmarkStart w:id="1" w:name="_GoBack"/>
      <w:bookmarkEnd w:id="1"/>
    </w:p>
    <w:p w14:paraId="690CE976" w14:textId="1E4DE3AE" w:rsidR="001144DA" w:rsidRPr="002B7873" w:rsidRDefault="001144DA" w:rsidP="001144DA">
      <w:pPr>
        <w:widowControl/>
        <w:autoSpaceDE w:val="0"/>
        <w:autoSpaceDN w:val="0"/>
        <w:adjustRightInd w:val="0"/>
        <w:jc w:val="both"/>
        <w:rPr>
          <w:rFonts w:ascii="Century Gothic" w:hAnsi="Century Gothic" w:cs="Arial"/>
          <w:iCs/>
          <w:sz w:val="20"/>
          <w:szCs w:val="20"/>
        </w:rPr>
      </w:pPr>
      <w:r w:rsidRPr="002B7873">
        <w:rPr>
          <w:rFonts w:ascii="Century Gothic" w:hAnsi="Century Gothic" w:cs="Arial"/>
          <w:iCs/>
          <w:sz w:val="20"/>
          <w:szCs w:val="20"/>
        </w:rPr>
        <w:t>DECLARO ainda, que NÃO visitei os locais onde seriam executados os serviços objeto da licitação, por opção própria, assumindo assim que CONCORDO com todas as condições estabelecidas no referido Edital e seus Anexos, e que, ainda, assumo toda e qualquer responsabilidade pela ocorrência de eventuais prejuízos em virtude da minha omissão na verificação das condições dos locais de execução do objeto do referido Processo Licitatório.</w:t>
      </w:r>
    </w:p>
    <w:p w14:paraId="2D244CE6" w14:textId="5F47435D" w:rsidR="001144DA" w:rsidRPr="002B7873" w:rsidRDefault="001144DA" w:rsidP="001144DA">
      <w:pPr>
        <w:widowControl/>
        <w:autoSpaceDE w:val="0"/>
        <w:autoSpaceDN w:val="0"/>
        <w:adjustRightInd w:val="0"/>
        <w:jc w:val="both"/>
        <w:rPr>
          <w:rFonts w:ascii="Century Gothic" w:hAnsi="Century Gothic" w:cs="Arial"/>
          <w:iCs/>
          <w:sz w:val="20"/>
          <w:szCs w:val="20"/>
        </w:rPr>
      </w:pPr>
    </w:p>
    <w:p w14:paraId="4BF03ED2" w14:textId="44D624E3" w:rsidR="001144DA" w:rsidRPr="002B7873" w:rsidRDefault="001144DA" w:rsidP="001144DA">
      <w:pPr>
        <w:widowControl/>
        <w:autoSpaceDE w:val="0"/>
        <w:autoSpaceDN w:val="0"/>
        <w:adjustRightInd w:val="0"/>
        <w:jc w:val="both"/>
        <w:rPr>
          <w:rFonts w:ascii="Century Gothic" w:hAnsi="Century Gothic" w:cs="Arial"/>
          <w:iCs/>
          <w:sz w:val="20"/>
          <w:szCs w:val="20"/>
        </w:rPr>
      </w:pPr>
      <w:r w:rsidRPr="002B7873">
        <w:rPr>
          <w:rFonts w:ascii="Century Gothic" w:hAnsi="Century Gothic" w:cs="Arial"/>
          <w:iCs/>
          <w:sz w:val="20"/>
          <w:szCs w:val="20"/>
        </w:rPr>
        <w:t>DECLARO também, que estou ciente de que o preço proposto pela empresa está de acordo com as exigências do Edital e seus anexos, e assim, dentro desta proposta, assumimos o compromisso de honrar plenamente todas as exigências do instrumento convocatório referente ao Pregão Eletrônico nº XXX/2021, sem quaisquer direitos a reclamações futuras, sob a alegação de quaisquer desconhecimentos quanto às particularidades do objeto.</w:t>
      </w:r>
    </w:p>
    <w:p w14:paraId="6651E0EB" w14:textId="60B834A4" w:rsidR="001144DA" w:rsidRPr="002B7873" w:rsidRDefault="001144DA" w:rsidP="001144DA">
      <w:pPr>
        <w:widowControl/>
        <w:autoSpaceDE w:val="0"/>
        <w:autoSpaceDN w:val="0"/>
        <w:adjustRightInd w:val="0"/>
        <w:jc w:val="both"/>
        <w:rPr>
          <w:rFonts w:ascii="Century Gothic" w:hAnsi="Century Gothic" w:cs="Arial"/>
          <w:iCs/>
          <w:sz w:val="20"/>
          <w:szCs w:val="20"/>
        </w:rPr>
      </w:pPr>
    </w:p>
    <w:p w14:paraId="15C856D1" w14:textId="02F32AC7" w:rsidR="001144DA" w:rsidRPr="002B7873" w:rsidRDefault="001144DA" w:rsidP="001144DA">
      <w:pPr>
        <w:widowControl/>
        <w:autoSpaceDE w:val="0"/>
        <w:autoSpaceDN w:val="0"/>
        <w:adjustRightInd w:val="0"/>
        <w:jc w:val="both"/>
        <w:rPr>
          <w:rFonts w:ascii="Century Gothic" w:hAnsi="Century Gothic" w:cs="Arial"/>
          <w:iCs/>
          <w:sz w:val="20"/>
          <w:szCs w:val="20"/>
        </w:rPr>
      </w:pPr>
      <w:r w:rsidRPr="002B7873">
        <w:rPr>
          <w:rFonts w:ascii="Century Gothic" w:hAnsi="Century Gothic" w:cs="Arial"/>
          <w:b/>
          <w:bCs/>
          <w:iCs/>
          <w:sz w:val="20"/>
          <w:szCs w:val="20"/>
        </w:rPr>
        <w:t xml:space="preserve">DECLARO </w:t>
      </w:r>
      <w:r w:rsidRPr="002B7873">
        <w:rPr>
          <w:rFonts w:ascii="Century Gothic" w:hAnsi="Century Gothic" w:cs="Arial"/>
          <w:iCs/>
          <w:sz w:val="20"/>
          <w:szCs w:val="20"/>
        </w:rPr>
        <w:t>outrossim, estar ciente de que os valores utilizados na elaboração da proposta, bem como na fase de lances, são de nossa inteira responsabilidade, não cabendo qualquer tipo de reclamação posterior por parte da empresa quanto a estes valores.</w:t>
      </w:r>
    </w:p>
    <w:bookmarkEnd w:id="0"/>
    <w:p w14:paraId="73531C8F" w14:textId="45BCD209" w:rsidR="00612597" w:rsidRPr="002B7873" w:rsidRDefault="00612597" w:rsidP="00612597">
      <w:pPr>
        <w:spacing w:line="360" w:lineRule="auto"/>
        <w:ind w:right="-17"/>
        <w:jc w:val="both"/>
        <w:rPr>
          <w:rFonts w:ascii="Century Gothic" w:hAnsi="Century Gothic" w:cs="Arial"/>
          <w:iCs/>
          <w:sz w:val="20"/>
          <w:szCs w:val="20"/>
        </w:rPr>
      </w:pPr>
    </w:p>
    <w:p w14:paraId="77D27085" w14:textId="31E364D2" w:rsidR="001144DA" w:rsidRPr="002B7873" w:rsidRDefault="001144DA" w:rsidP="00612597">
      <w:pPr>
        <w:spacing w:line="360" w:lineRule="auto"/>
        <w:ind w:right="-17"/>
        <w:jc w:val="both"/>
        <w:rPr>
          <w:rFonts w:ascii="Century Gothic" w:hAnsi="Century Gothic" w:cs="Arial"/>
          <w:iCs/>
          <w:sz w:val="20"/>
          <w:szCs w:val="20"/>
        </w:rPr>
      </w:pPr>
      <w:r w:rsidRPr="002B7873">
        <w:rPr>
          <w:rFonts w:ascii="Century Gothic" w:hAnsi="Century Gothic" w:cs="Arial"/>
          <w:iCs/>
          <w:sz w:val="20"/>
          <w:szCs w:val="20"/>
        </w:rPr>
        <w:t>Por ser a expressão da verdade, firmamos o presente.</w:t>
      </w:r>
    </w:p>
    <w:p w14:paraId="063CE8AE" w14:textId="77777777" w:rsidR="001144DA" w:rsidRPr="002B7873" w:rsidRDefault="001144DA" w:rsidP="00612597">
      <w:pPr>
        <w:spacing w:line="360" w:lineRule="auto"/>
        <w:ind w:right="-17"/>
        <w:jc w:val="both"/>
        <w:rPr>
          <w:rFonts w:ascii="Century Gothic" w:hAnsi="Century Gothic" w:cs="Arial"/>
          <w:iCs/>
          <w:sz w:val="20"/>
          <w:szCs w:val="20"/>
        </w:rPr>
      </w:pPr>
    </w:p>
    <w:p w14:paraId="5C6B97A5" w14:textId="785F9751" w:rsidR="00612597" w:rsidRPr="002B7873" w:rsidRDefault="00612597" w:rsidP="00612597">
      <w:pPr>
        <w:spacing w:line="360" w:lineRule="auto"/>
        <w:ind w:right="-17"/>
        <w:jc w:val="both"/>
        <w:rPr>
          <w:rFonts w:ascii="Century Gothic" w:hAnsi="Century Gothic" w:cs="Arial"/>
          <w:iCs/>
          <w:sz w:val="20"/>
          <w:szCs w:val="20"/>
        </w:rPr>
      </w:pPr>
      <w:r w:rsidRPr="002B7873">
        <w:rPr>
          <w:rFonts w:ascii="Century Gothic" w:hAnsi="Century Gothic" w:cs="Arial"/>
          <w:iCs/>
          <w:sz w:val="20"/>
          <w:szCs w:val="20"/>
        </w:rPr>
        <w:t>Local e data</w:t>
      </w:r>
    </w:p>
    <w:p w14:paraId="591DF388" w14:textId="6D1494E6" w:rsidR="00612597" w:rsidRPr="002B7873" w:rsidRDefault="00612597" w:rsidP="00612597">
      <w:pPr>
        <w:spacing w:line="360" w:lineRule="auto"/>
        <w:ind w:right="-17"/>
        <w:jc w:val="both"/>
        <w:rPr>
          <w:rFonts w:ascii="Century Gothic" w:hAnsi="Century Gothic" w:cs="Arial"/>
          <w:iCs/>
          <w:sz w:val="20"/>
          <w:szCs w:val="20"/>
        </w:rPr>
      </w:pPr>
    </w:p>
    <w:p w14:paraId="4EECAFDE" w14:textId="77777777" w:rsidR="00612597" w:rsidRPr="002B7873" w:rsidRDefault="00612597" w:rsidP="00612597">
      <w:pPr>
        <w:spacing w:line="360" w:lineRule="auto"/>
        <w:ind w:right="-17"/>
        <w:jc w:val="center"/>
        <w:rPr>
          <w:rFonts w:ascii="Century Gothic" w:hAnsi="Century Gothic" w:cs="Arial"/>
          <w:iCs/>
          <w:sz w:val="20"/>
          <w:szCs w:val="20"/>
        </w:rPr>
      </w:pPr>
    </w:p>
    <w:p w14:paraId="6918D22C" w14:textId="2F4A71A9" w:rsidR="00612597" w:rsidRPr="002B7873" w:rsidRDefault="00612597" w:rsidP="00612597">
      <w:pPr>
        <w:spacing w:line="360" w:lineRule="auto"/>
        <w:ind w:right="-17"/>
        <w:jc w:val="center"/>
        <w:rPr>
          <w:rFonts w:ascii="Century Gothic" w:hAnsi="Century Gothic" w:cs="Arial"/>
          <w:iCs/>
          <w:sz w:val="20"/>
          <w:szCs w:val="20"/>
        </w:rPr>
      </w:pPr>
      <w:r w:rsidRPr="002B7873">
        <w:rPr>
          <w:rFonts w:ascii="Century Gothic" w:hAnsi="Century Gothic" w:cs="Arial"/>
          <w:iCs/>
          <w:sz w:val="20"/>
          <w:szCs w:val="20"/>
        </w:rPr>
        <w:t>___________________________</w:t>
      </w:r>
    </w:p>
    <w:p w14:paraId="49A13C5B" w14:textId="3A8F4880" w:rsidR="00612597" w:rsidRPr="00612597" w:rsidRDefault="00612597" w:rsidP="00612597">
      <w:pPr>
        <w:spacing w:line="360" w:lineRule="auto"/>
        <w:ind w:right="-17"/>
        <w:jc w:val="center"/>
        <w:rPr>
          <w:rFonts w:ascii="Century Gothic" w:hAnsi="Century Gothic" w:cs="Arial"/>
          <w:iCs/>
          <w:sz w:val="20"/>
          <w:szCs w:val="20"/>
        </w:rPr>
      </w:pPr>
      <w:r w:rsidRPr="002B7873">
        <w:rPr>
          <w:rFonts w:ascii="Century Gothic" w:hAnsi="Century Gothic" w:cs="Arial"/>
          <w:iCs/>
          <w:sz w:val="20"/>
          <w:szCs w:val="20"/>
        </w:rPr>
        <w:t>Nome e assinatura do Representante da Empresa</w:t>
      </w:r>
    </w:p>
    <w:p w14:paraId="37BA09BF" w14:textId="77777777" w:rsidR="00612597" w:rsidRPr="00612597" w:rsidRDefault="00612597" w:rsidP="00612597">
      <w:pPr>
        <w:spacing w:line="360" w:lineRule="auto"/>
        <w:ind w:right="-17"/>
        <w:jc w:val="both"/>
        <w:rPr>
          <w:rFonts w:ascii="Century Gothic" w:hAnsi="Century Gothic" w:cs="Arial"/>
          <w:iCs/>
          <w:sz w:val="20"/>
          <w:szCs w:val="20"/>
        </w:rPr>
      </w:pPr>
    </w:p>
    <w:p w14:paraId="4CACA49F" w14:textId="77777777" w:rsidR="00612597" w:rsidRPr="00612597" w:rsidRDefault="00612597" w:rsidP="00612597">
      <w:pPr>
        <w:spacing w:line="360" w:lineRule="auto"/>
        <w:ind w:right="-17"/>
        <w:jc w:val="both"/>
        <w:rPr>
          <w:rFonts w:ascii="Century Gothic" w:hAnsi="Century Gothic" w:cs="Arial"/>
          <w:iCs/>
          <w:sz w:val="20"/>
          <w:szCs w:val="20"/>
        </w:rPr>
      </w:pPr>
    </w:p>
    <w:sectPr w:rsidR="00612597" w:rsidRPr="00612597" w:rsidSect="00104252">
      <w:headerReference w:type="even" r:id="rId9"/>
      <w:headerReference w:type="default" r:id="rId10"/>
      <w:footerReference w:type="default" r:id="rId11"/>
      <w:headerReference w:type="first" r:id="rId12"/>
      <w:pgSz w:w="11907" w:h="16839" w:code="9"/>
      <w:pgMar w:top="567" w:right="1134" w:bottom="567"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C6EF7" w14:textId="77777777" w:rsidR="007A0241" w:rsidRDefault="007A0241">
      <w:r>
        <w:separator/>
      </w:r>
    </w:p>
  </w:endnote>
  <w:endnote w:type="continuationSeparator" w:id="0">
    <w:p w14:paraId="49EF5498" w14:textId="77777777" w:rsidR="007A0241" w:rsidRDefault="007A0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DA793" w14:textId="77777777" w:rsidR="00A42047" w:rsidRPr="00154311" w:rsidRDefault="00A42047" w:rsidP="00154311">
    <w:pPr>
      <w:tabs>
        <w:tab w:val="center" w:pos="4252"/>
        <w:tab w:val="right" w:pos="8504"/>
      </w:tabs>
      <w:jc w:val="center"/>
      <w:rPr>
        <w:rFonts w:ascii="Arial" w:eastAsia="Calibri" w:hAnsi="Arial" w:cs="Arial"/>
        <w:sz w:val="18"/>
        <w:szCs w:val="18"/>
      </w:rPr>
    </w:pPr>
    <w:r w:rsidRPr="00154311">
      <w:rPr>
        <w:rFonts w:ascii="Arial" w:eastAsia="Calibri" w:hAnsi="Arial" w:cs="Arial"/>
        <w:sz w:val="18"/>
        <w:szCs w:val="18"/>
      </w:rPr>
      <w:t>____________________________________________________________________________________</w:t>
    </w:r>
  </w:p>
  <w:p w14:paraId="60927DC7" w14:textId="77777777" w:rsidR="00A42047" w:rsidRPr="00154311" w:rsidRDefault="00A42047" w:rsidP="00154311">
    <w:pPr>
      <w:tabs>
        <w:tab w:val="center" w:pos="4252"/>
        <w:tab w:val="right" w:pos="8504"/>
      </w:tabs>
      <w:jc w:val="center"/>
      <w:rPr>
        <w:rFonts w:ascii="Century Gothic" w:eastAsia="Calibri" w:hAnsi="Century Gothic" w:cs="Arial"/>
        <w:sz w:val="18"/>
        <w:szCs w:val="18"/>
      </w:rPr>
    </w:pPr>
    <w:r w:rsidRPr="00154311">
      <w:rPr>
        <w:rFonts w:ascii="Century Gothic" w:eastAsia="Calibri" w:hAnsi="Century Gothic" w:cs="Arial"/>
        <w:sz w:val="18"/>
        <w:szCs w:val="18"/>
      </w:rPr>
      <w:t>Avenida Ernesto Trivellato- 120- Bairro Triângulo – Ponte Nova- MG – CNPJ: 01.095.667/0001-88</w:t>
    </w:r>
  </w:p>
  <w:p w14:paraId="6EF03127" w14:textId="77777777" w:rsidR="00A42047" w:rsidRPr="00154311" w:rsidRDefault="00A42047" w:rsidP="00154311">
    <w:pPr>
      <w:tabs>
        <w:tab w:val="center" w:pos="4252"/>
        <w:tab w:val="right" w:pos="8504"/>
      </w:tabs>
      <w:jc w:val="center"/>
      <w:rPr>
        <w:rFonts w:ascii="Century Gothic" w:eastAsia="Calibri" w:hAnsi="Century Gothic" w:cs="Arial"/>
        <w:b/>
        <w:color w:val="002060"/>
        <w:sz w:val="18"/>
        <w:szCs w:val="18"/>
        <w:u w:val="single"/>
      </w:rPr>
    </w:pPr>
    <w:r w:rsidRPr="00154311">
      <w:rPr>
        <w:rFonts w:ascii="Century Gothic" w:eastAsia="Calibri" w:hAnsi="Century Gothic" w:cs="Arial"/>
        <w:sz w:val="18"/>
        <w:szCs w:val="18"/>
      </w:rPr>
      <w:t xml:space="preserve">Telefone:  31-3819-8810 / 3819-8808 – Site: </w:t>
    </w:r>
    <w:r w:rsidRPr="00154311">
      <w:rPr>
        <w:rFonts w:ascii="Century Gothic" w:eastAsia="Calibri" w:hAnsi="Century Gothic" w:cs="Arial"/>
        <w:b/>
        <w:color w:val="002060"/>
        <w:sz w:val="18"/>
        <w:szCs w:val="18"/>
        <w:u w:val="single"/>
      </w:rPr>
      <w:t>www.cisamapi.mg.gov.br</w:t>
    </w:r>
  </w:p>
  <w:p w14:paraId="7E1872FB" w14:textId="1C092282" w:rsidR="00A42047" w:rsidRPr="00154311" w:rsidRDefault="00A42047" w:rsidP="00154311">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68F82" w14:textId="77777777" w:rsidR="007A0241" w:rsidRDefault="007A0241">
      <w:r>
        <w:separator/>
      </w:r>
    </w:p>
  </w:footnote>
  <w:footnote w:type="continuationSeparator" w:id="0">
    <w:p w14:paraId="716B6D25" w14:textId="77777777" w:rsidR="007A0241" w:rsidRDefault="007A02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EAE8C" w14:textId="77777777" w:rsidR="00A42047" w:rsidRDefault="007A0241">
    <w:pPr>
      <w:pStyle w:val="Cabealho"/>
    </w:pPr>
    <w:r>
      <w:rPr>
        <w:noProof/>
      </w:rPr>
      <w:pict w14:anchorId="20C68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7" o:spid="_x0000_s2082" type="#_x0000_t75" style="position:absolute;margin-left:0;margin-top:0;width:375pt;height:402pt;z-index:-251656704;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64919" w14:textId="52D901DE" w:rsidR="00A42047" w:rsidRPr="00BB7A2A" w:rsidRDefault="00A42047" w:rsidP="00B5683C">
    <w:pPr>
      <w:pStyle w:val="Cabealho"/>
      <w:rPr>
        <w:rFonts w:ascii="Arial" w:hAnsi="Arial" w:cs="Arial"/>
        <w:sz w:val="20"/>
        <w:szCs w:val="20"/>
      </w:rPr>
    </w:pPr>
    <w:r>
      <w:t xml:space="preserve">                                           </w:t>
    </w:r>
    <w:r>
      <w:rPr>
        <w:noProof/>
        <w:lang w:eastAsia="pt-BR"/>
      </w:rPr>
      <w:drawing>
        <wp:inline distT="0" distB="0" distL="0" distR="0" wp14:anchorId="40AC0736" wp14:editId="229D68D4">
          <wp:extent cx="5695315" cy="8191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95315" cy="819150"/>
                  </a:xfrm>
                  <a:prstGeom prst="rect">
                    <a:avLst/>
                  </a:prstGeom>
                  <a:noFill/>
                </pic:spPr>
              </pic:pic>
            </a:graphicData>
          </a:graphic>
        </wp:inline>
      </w:drawing>
    </w:r>
    <w:r>
      <w:t xml:space="preserve">                                                                                                                </w:t>
    </w:r>
  </w:p>
  <w:p w14:paraId="4749040C" w14:textId="77777777" w:rsidR="00A42047" w:rsidRPr="004E646C" w:rsidRDefault="00A42047" w:rsidP="00B5683C">
    <w:pPr>
      <w:pStyle w:val="Cabealho"/>
      <w:rPr>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D1494" w14:textId="77777777" w:rsidR="00A42047" w:rsidRDefault="007A0241">
    <w:pPr>
      <w:pStyle w:val="Cabealho"/>
    </w:pPr>
    <w:r>
      <w:rPr>
        <w:noProof/>
      </w:rPr>
      <w:pict w14:anchorId="68A9E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6" o:spid="_x0000_s2081" type="#_x0000_t75" style="position:absolute;margin-left:0;margin-top:0;width:375pt;height:402pt;z-index:-251657728;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1D5C100D"/>
    <w:multiLevelType w:val="multilevel"/>
    <w:tmpl w:val="3EC21AF6"/>
    <w:lvl w:ilvl="0">
      <w:start w:val="1"/>
      <w:numFmt w:val="decimal"/>
      <w:pStyle w:val="Nivel01"/>
      <w:lvlText w:val="%1."/>
      <w:lvlJc w:val="left"/>
      <w:pPr>
        <w:ind w:left="357" w:hanging="357"/>
      </w:pPr>
      <w:rPr>
        <w:rFonts w:ascii="Century Gothic" w:hAnsi="Century Gothic" w:hint="default"/>
        <w:b/>
        <w:color w:val="auto"/>
        <w:sz w:val="20"/>
        <w:szCs w:val="20"/>
      </w:rPr>
    </w:lvl>
    <w:lvl w:ilvl="1">
      <w:start w:val="1"/>
      <w:numFmt w:val="decimal"/>
      <w:lvlText w:val="%1.%2."/>
      <w:lvlJc w:val="left"/>
      <w:pPr>
        <w:ind w:left="499" w:hanging="357"/>
      </w:pPr>
      <w:rPr>
        <w:rFonts w:ascii="Century Gothic" w:hAnsi="Century Gothic" w:cs="Arial" w:hint="default"/>
        <w:b w:val="0"/>
        <w:i w:val="0"/>
        <w:strike w:val="0"/>
        <w:color w:val="auto"/>
        <w:sz w:val="20"/>
        <w:szCs w:val="20"/>
        <w:u w:val="none"/>
      </w:rPr>
    </w:lvl>
    <w:lvl w:ilvl="2">
      <w:start w:val="1"/>
      <w:numFmt w:val="decimal"/>
      <w:lvlText w:val="%1.%2.%3."/>
      <w:lvlJc w:val="left"/>
      <w:pPr>
        <w:ind w:left="1067" w:hanging="357"/>
      </w:pPr>
      <w:rPr>
        <w:rFonts w:ascii="Century Gothic" w:hAnsi="Century Gothic" w:cs="Arial" w:hint="default"/>
        <w:b w:val="0"/>
        <w:i w:val="0"/>
        <w:strike w:val="0"/>
        <w:color w:val="auto"/>
        <w:sz w:val="20"/>
        <w:szCs w:val="20"/>
      </w:rPr>
    </w:lvl>
    <w:lvl w:ilvl="3">
      <w:start w:val="1"/>
      <w:numFmt w:val="decimal"/>
      <w:lvlText w:val="%1.%2.%3.%4."/>
      <w:lvlJc w:val="left"/>
      <w:pPr>
        <w:ind w:left="2058" w:hanging="357"/>
      </w:pPr>
      <w:rPr>
        <w:rFonts w:hint="default"/>
        <w:i w:val="0"/>
        <w:iCs/>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0EB6BAF2"/>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7C87352"/>
    <w:multiLevelType w:val="hybridMultilevel"/>
    <w:tmpl w:val="B11044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1"/>
  </w:num>
  <w:num w:numId="5">
    <w:abstractNumId w:val="5"/>
  </w:num>
  <w:num w:numId="6">
    <w:abstractNumId w:val="3"/>
  </w:num>
  <w:num w:numId="7">
    <w:abstractNumId w:val="6"/>
  </w:num>
  <w:num w:numId="8">
    <w:abstractNumId w:val="8"/>
  </w:num>
  <w:num w:numId="9">
    <w:abstractNumId w:val="7"/>
  </w:num>
  <w:num w:numId="10">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708"/>
  <w:hyphenationZone w:val="425"/>
  <w:drawingGridHorizontalSpacing w:val="130"/>
  <w:displayHorizontalDrawingGridEvery w:val="2"/>
  <w:characterSpacingControl w:val="doNotCompress"/>
  <w:hdrShapeDefaults>
    <o:shapedefaults v:ext="edit" spidmax="208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42B"/>
    <w:rsid w:val="00000D39"/>
    <w:rsid w:val="00000FAD"/>
    <w:rsid w:val="0000286F"/>
    <w:rsid w:val="00003DDF"/>
    <w:rsid w:val="00004277"/>
    <w:rsid w:val="0000448B"/>
    <w:rsid w:val="0000514A"/>
    <w:rsid w:val="000055EE"/>
    <w:rsid w:val="000075E9"/>
    <w:rsid w:val="00020F77"/>
    <w:rsid w:val="000240A1"/>
    <w:rsid w:val="000248DF"/>
    <w:rsid w:val="0002537B"/>
    <w:rsid w:val="000258EB"/>
    <w:rsid w:val="00026208"/>
    <w:rsid w:val="00032FF6"/>
    <w:rsid w:val="00035081"/>
    <w:rsid w:val="000361A2"/>
    <w:rsid w:val="00036E57"/>
    <w:rsid w:val="000378E9"/>
    <w:rsid w:val="000403B3"/>
    <w:rsid w:val="00041677"/>
    <w:rsid w:val="00046D7E"/>
    <w:rsid w:val="00047E27"/>
    <w:rsid w:val="000529A1"/>
    <w:rsid w:val="00054809"/>
    <w:rsid w:val="00055070"/>
    <w:rsid w:val="00055C10"/>
    <w:rsid w:val="00055C3A"/>
    <w:rsid w:val="00060848"/>
    <w:rsid w:val="0006670E"/>
    <w:rsid w:val="00066EAE"/>
    <w:rsid w:val="00067A60"/>
    <w:rsid w:val="00067C97"/>
    <w:rsid w:val="00074A30"/>
    <w:rsid w:val="000759FF"/>
    <w:rsid w:val="0007642F"/>
    <w:rsid w:val="0007744B"/>
    <w:rsid w:val="00082AE9"/>
    <w:rsid w:val="0008481C"/>
    <w:rsid w:val="000879A2"/>
    <w:rsid w:val="00091B88"/>
    <w:rsid w:val="000931FE"/>
    <w:rsid w:val="00096BCA"/>
    <w:rsid w:val="00096EF3"/>
    <w:rsid w:val="000A2D82"/>
    <w:rsid w:val="000B11AC"/>
    <w:rsid w:val="000B20C6"/>
    <w:rsid w:val="000C5BF6"/>
    <w:rsid w:val="000C69B8"/>
    <w:rsid w:val="000C7BE0"/>
    <w:rsid w:val="000D2109"/>
    <w:rsid w:val="000D408A"/>
    <w:rsid w:val="000D799F"/>
    <w:rsid w:val="000E016A"/>
    <w:rsid w:val="000E1745"/>
    <w:rsid w:val="000F12A7"/>
    <w:rsid w:val="000F3EB2"/>
    <w:rsid w:val="000F59E8"/>
    <w:rsid w:val="000F6E09"/>
    <w:rsid w:val="000F74FB"/>
    <w:rsid w:val="00101BB6"/>
    <w:rsid w:val="0010297C"/>
    <w:rsid w:val="00104252"/>
    <w:rsid w:val="001042B0"/>
    <w:rsid w:val="0010449E"/>
    <w:rsid w:val="001079E3"/>
    <w:rsid w:val="00107DF5"/>
    <w:rsid w:val="001106DE"/>
    <w:rsid w:val="00111422"/>
    <w:rsid w:val="00112BDB"/>
    <w:rsid w:val="001144DA"/>
    <w:rsid w:val="00114F56"/>
    <w:rsid w:val="00115955"/>
    <w:rsid w:val="00115A61"/>
    <w:rsid w:val="00120C1C"/>
    <w:rsid w:val="00121818"/>
    <w:rsid w:val="0012239F"/>
    <w:rsid w:val="001225DB"/>
    <w:rsid w:val="001258CB"/>
    <w:rsid w:val="001264ED"/>
    <w:rsid w:val="00126A82"/>
    <w:rsid w:val="0012700C"/>
    <w:rsid w:val="00127D5E"/>
    <w:rsid w:val="00133793"/>
    <w:rsid w:val="00134BC2"/>
    <w:rsid w:val="0014160F"/>
    <w:rsid w:val="00144A0C"/>
    <w:rsid w:val="00146591"/>
    <w:rsid w:val="001465EB"/>
    <w:rsid w:val="0015328C"/>
    <w:rsid w:val="00154311"/>
    <w:rsid w:val="001605A3"/>
    <w:rsid w:val="00161A5E"/>
    <w:rsid w:val="00164F7E"/>
    <w:rsid w:val="00165956"/>
    <w:rsid w:val="00165B6B"/>
    <w:rsid w:val="001701CD"/>
    <w:rsid w:val="00171854"/>
    <w:rsid w:val="001731AA"/>
    <w:rsid w:val="0017436E"/>
    <w:rsid w:val="00174BF8"/>
    <w:rsid w:val="00183882"/>
    <w:rsid w:val="00184942"/>
    <w:rsid w:val="00192FE2"/>
    <w:rsid w:val="001953AE"/>
    <w:rsid w:val="00195710"/>
    <w:rsid w:val="001964EE"/>
    <w:rsid w:val="001A2A25"/>
    <w:rsid w:val="001A48F8"/>
    <w:rsid w:val="001A513F"/>
    <w:rsid w:val="001A5A62"/>
    <w:rsid w:val="001A6A34"/>
    <w:rsid w:val="001A6BC8"/>
    <w:rsid w:val="001B5F05"/>
    <w:rsid w:val="001B6698"/>
    <w:rsid w:val="001B67E0"/>
    <w:rsid w:val="001B70FC"/>
    <w:rsid w:val="001C28F5"/>
    <w:rsid w:val="001C3A91"/>
    <w:rsid w:val="001C6DB8"/>
    <w:rsid w:val="001C7908"/>
    <w:rsid w:val="001C7B1F"/>
    <w:rsid w:val="001D2495"/>
    <w:rsid w:val="001D4281"/>
    <w:rsid w:val="001D7502"/>
    <w:rsid w:val="001E14B5"/>
    <w:rsid w:val="001E23C0"/>
    <w:rsid w:val="001E2B18"/>
    <w:rsid w:val="001E3E03"/>
    <w:rsid w:val="001E3E64"/>
    <w:rsid w:val="001E44A2"/>
    <w:rsid w:val="001E4BC4"/>
    <w:rsid w:val="001E52D5"/>
    <w:rsid w:val="001E61F3"/>
    <w:rsid w:val="001E6E6C"/>
    <w:rsid w:val="001E70D3"/>
    <w:rsid w:val="001F48A0"/>
    <w:rsid w:val="001F7E50"/>
    <w:rsid w:val="00200ADD"/>
    <w:rsid w:val="002020E1"/>
    <w:rsid w:val="00204425"/>
    <w:rsid w:val="00207D90"/>
    <w:rsid w:val="00210183"/>
    <w:rsid w:val="00212828"/>
    <w:rsid w:val="0022059C"/>
    <w:rsid w:val="0022088C"/>
    <w:rsid w:val="00220BF5"/>
    <w:rsid w:val="0022413B"/>
    <w:rsid w:val="002244B8"/>
    <w:rsid w:val="00225414"/>
    <w:rsid w:val="0022648B"/>
    <w:rsid w:val="00233909"/>
    <w:rsid w:val="00235602"/>
    <w:rsid w:val="00240887"/>
    <w:rsid w:val="00241387"/>
    <w:rsid w:val="0024175E"/>
    <w:rsid w:val="00242AEC"/>
    <w:rsid w:val="00243BB4"/>
    <w:rsid w:val="00246AAD"/>
    <w:rsid w:val="0025014B"/>
    <w:rsid w:val="00250E80"/>
    <w:rsid w:val="00254AD9"/>
    <w:rsid w:val="00256755"/>
    <w:rsid w:val="00256D43"/>
    <w:rsid w:val="00260D5D"/>
    <w:rsid w:val="0026301B"/>
    <w:rsid w:val="00266FA4"/>
    <w:rsid w:val="002677B0"/>
    <w:rsid w:val="00267C2E"/>
    <w:rsid w:val="00271A96"/>
    <w:rsid w:val="00273474"/>
    <w:rsid w:val="00273497"/>
    <w:rsid w:val="00274A0C"/>
    <w:rsid w:val="00281130"/>
    <w:rsid w:val="00282408"/>
    <w:rsid w:val="002838D7"/>
    <w:rsid w:val="002865C9"/>
    <w:rsid w:val="00286F0A"/>
    <w:rsid w:val="00290ED6"/>
    <w:rsid w:val="002943B9"/>
    <w:rsid w:val="002956A3"/>
    <w:rsid w:val="00295725"/>
    <w:rsid w:val="00296768"/>
    <w:rsid w:val="00296B4B"/>
    <w:rsid w:val="00297DDE"/>
    <w:rsid w:val="002A1ED6"/>
    <w:rsid w:val="002A2C19"/>
    <w:rsid w:val="002A2D51"/>
    <w:rsid w:val="002B05BD"/>
    <w:rsid w:val="002B3161"/>
    <w:rsid w:val="002B4C74"/>
    <w:rsid w:val="002B6F06"/>
    <w:rsid w:val="002B7873"/>
    <w:rsid w:val="002B7B61"/>
    <w:rsid w:val="002B7CE6"/>
    <w:rsid w:val="002C05A8"/>
    <w:rsid w:val="002C063E"/>
    <w:rsid w:val="002C06E5"/>
    <w:rsid w:val="002C0E24"/>
    <w:rsid w:val="002C1689"/>
    <w:rsid w:val="002C315F"/>
    <w:rsid w:val="002C356D"/>
    <w:rsid w:val="002C6E47"/>
    <w:rsid w:val="002D2E9E"/>
    <w:rsid w:val="002D3CC3"/>
    <w:rsid w:val="002D4717"/>
    <w:rsid w:val="002D77D0"/>
    <w:rsid w:val="002D78F2"/>
    <w:rsid w:val="002D7D99"/>
    <w:rsid w:val="002E010C"/>
    <w:rsid w:val="002E11B7"/>
    <w:rsid w:val="002E3B86"/>
    <w:rsid w:val="002E5191"/>
    <w:rsid w:val="002E7C55"/>
    <w:rsid w:val="002F0792"/>
    <w:rsid w:val="002F07F1"/>
    <w:rsid w:val="002F20E1"/>
    <w:rsid w:val="002F38F5"/>
    <w:rsid w:val="002F644B"/>
    <w:rsid w:val="002F6FC8"/>
    <w:rsid w:val="0030066A"/>
    <w:rsid w:val="003019AA"/>
    <w:rsid w:val="00301E29"/>
    <w:rsid w:val="003027A7"/>
    <w:rsid w:val="0030342E"/>
    <w:rsid w:val="00305DC4"/>
    <w:rsid w:val="003063F2"/>
    <w:rsid w:val="00311567"/>
    <w:rsid w:val="00321C94"/>
    <w:rsid w:val="003244B6"/>
    <w:rsid w:val="00325719"/>
    <w:rsid w:val="0032574C"/>
    <w:rsid w:val="0032785F"/>
    <w:rsid w:val="00327E46"/>
    <w:rsid w:val="00331500"/>
    <w:rsid w:val="00332E50"/>
    <w:rsid w:val="003330E4"/>
    <w:rsid w:val="00333F14"/>
    <w:rsid w:val="00334D79"/>
    <w:rsid w:val="00335599"/>
    <w:rsid w:val="00336627"/>
    <w:rsid w:val="00340566"/>
    <w:rsid w:val="0034520C"/>
    <w:rsid w:val="00350886"/>
    <w:rsid w:val="003509F7"/>
    <w:rsid w:val="003521CB"/>
    <w:rsid w:val="003523B9"/>
    <w:rsid w:val="00352CC8"/>
    <w:rsid w:val="00354718"/>
    <w:rsid w:val="003563FF"/>
    <w:rsid w:val="00356C46"/>
    <w:rsid w:val="003571B1"/>
    <w:rsid w:val="003604FC"/>
    <w:rsid w:val="00363A2C"/>
    <w:rsid w:val="00363B39"/>
    <w:rsid w:val="00365D8E"/>
    <w:rsid w:val="003664F4"/>
    <w:rsid w:val="00367384"/>
    <w:rsid w:val="00370462"/>
    <w:rsid w:val="00373D81"/>
    <w:rsid w:val="00376435"/>
    <w:rsid w:val="003800B2"/>
    <w:rsid w:val="0038032B"/>
    <w:rsid w:val="003831C7"/>
    <w:rsid w:val="0038401B"/>
    <w:rsid w:val="00385D62"/>
    <w:rsid w:val="00391722"/>
    <w:rsid w:val="00391CFC"/>
    <w:rsid w:val="003931F2"/>
    <w:rsid w:val="0039700D"/>
    <w:rsid w:val="003A0015"/>
    <w:rsid w:val="003A0192"/>
    <w:rsid w:val="003A09E8"/>
    <w:rsid w:val="003A2FB9"/>
    <w:rsid w:val="003A3F55"/>
    <w:rsid w:val="003A41E5"/>
    <w:rsid w:val="003B12A7"/>
    <w:rsid w:val="003B27B6"/>
    <w:rsid w:val="003B4808"/>
    <w:rsid w:val="003B6771"/>
    <w:rsid w:val="003B7051"/>
    <w:rsid w:val="003C0D5B"/>
    <w:rsid w:val="003C6219"/>
    <w:rsid w:val="003C7E52"/>
    <w:rsid w:val="003D3BE2"/>
    <w:rsid w:val="003D3DCD"/>
    <w:rsid w:val="003D7610"/>
    <w:rsid w:val="003E261B"/>
    <w:rsid w:val="003E48FA"/>
    <w:rsid w:val="003E64B0"/>
    <w:rsid w:val="003F66A7"/>
    <w:rsid w:val="004001B7"/>
    <w:rsid w:val="00400647"/>
    <w:rsid w:val="00405DDA"/>
    <w:rsid w:val="0041094C"/>
    <w:rsid w:val="004120CA"/>
    <w:rsid w:val="004133C7"/>
    <w:rsid w:val="004137D0"/>
    <w:rsid w:val="00414C2C"/>
    <w:rsid w:val="00414E38"/>
    <w:rsid w:val="00415B49"/>
    <w:rsid w:val="00417F80"/>
    <w:rsid w:val="0042153E"/>
    <w:rsid w:val="004222B0"/>
    <w:rsid w:val="00423AFB"/>
    <w:rsid w:val="004246CB"/>
    <w:rsid w:val="00426E79"/>
    <w:rsid w:val="00426F57"/>
    <w:rsid w:val="004312FB"/>
    <w:rsid w:val="004327F7"/>
    <w:rsid w:val="004331E9"/>
    <w:rsid w:val="004367DF"/>
    <w:rsid w:val="00437E80"/>
    <w:rsid w:val="004410E7"/>
    <w:rsid w:val="00442180"/>
    <w:rsid w:val="00442AA2"/>
    <w:rsid w:val="004433B8"/>
    <w:rsid w:val="004439FA"/>
    <w:rsid w:val="00443F3F"/>
    <w:rsid w:val="0044499A"/>
    <w:rsid w:val="00446AC9"/>
    <w:rsid w:val="00446B9D"/>
    <w:rsid w:val="00447180"/>
    <w:rsid w:val="0045072D"/>
    <w:rsid w:val="00451B7B"/>
    <w:rsid w:val="00451E4B"/>
    <w:rsid w:val="00452101"/>
    <w:rsid w:val="00454170"/>
    <w:rsid w:val="00454847"/>
    <w:rsid w:val="00455070"/>
    <w:rsid w:val="0045514C"/>
    <w:rsid w:val="004557B6"/>
    <w:rsid w:val="00460251"/>
    <w:rsid w:val="004603B8"/>
    <w:rsid w:val="00461027"/>
    <w:rsid w:val="004611F4"/>
    <w:rsid w:val="00461477"/>
    <w:rsid w:val="00465F46"/>
    <w:rsid w:val="004665B8"/>
    <w:rsid w:val="004707B5"/>
    <w:rsid w:val="004714B3"/>
    <w:rsid w:val="004716E9"/>
    <w:rsid w:val="00472E8A"/>
    <w:rsid w:val="004744B5"/>
    <w:rsid w:val="0047571B"/>
    <w:rsid w:val="004807FE"/>
    <w:rsid w:val="00480958"/>
    <w:rsid w:val="00484C0A"/>
    <w:rsid w:val="004866B5"/>
    <w:rsid w:val="00487B69"/>
    <w:rsid w:val="004916D2"/>
    <w:rsid w:val="004917B6"/>
    <w:rsid w:val="004926B9"/>
    <w:rsid w:val="00495A9E"/>
    <w:rsid w:val="00495F50"/>
    <w:rsid w:val="0049691E"/>
    <w:rsid w:val="004A0908"/>
    <w:rsid w:val="004A0EFD"/>
    <w:rsid w:val="004A2370"/>
    <w:rsid w:val="004A3963"/>
    <w:rsid w:val="004A434A"/>
    <w:rsid w:val="004A557D"/>
    <w:rsid w:val="004A5E32"/>
    <w:rsid w:val="004B192F"/>
    <w:rsid w:val="004B19C5"/>
    <w:rsid w:val="004B19CB"/>
    <w:rsid w:val="004B3977"/>
    <w:rsid w:val="004C0B0A"/>
    <w:rsid w:val="004C16E1"/>
    <w:rsid w:val="004C244D"/>
    <w:rsid w:val="004C4736"/>
    <w:rsid w:val="004C4BB1"/>
    <w:rsid w:val="004C6FFE"/>
    <w:rsid w:val="004D4BA4"/>
    <w:rsid w:val="004D56B6"/>
    <w:rsid w:val="004E120E"/>
    <w:rsid w:val="004E1CDF"/>
    <w:rsid w:val="004E1FBD"/>
    <w:rsid w:val="004E318E"/>
    <w:rsid w:val="004E48BB"/>
    <w:rsid w:val="004E574E"/>
    <w:rsid w:val="004E630D"/>
    <w:rsid w:val="004E646C"/>
    <w:rsid w:val="004E7A7B"/>
    <w:rsid w:val="004F425C"/>
    <w:rsid w:val="004F47E4"/>
    <w:rsid w:val="004F63EA"/>
    <w:rsid w:val="004F71F6"/>
    <w:rsid w:val="0050032F"/>
    <w:rsid w:val="005028B5"/>
    <w:rsid w:val="0050413D"/>
    <w:rsid w:val="00504382"/>
    <w:rsid w:val="00504557"/>
    <w:rsid w:val="005155F2"/>
    <w:rsid w:val="005165B0"/>
    <w:rsid w:val="005176C3"/>
    <w:rsid w:val="005207BA"/>
    <w:rsid w:val="00521467"/>
    <w:rsid w:val="00521D95"/>
    <w:rsid w:val="00522064"/>
    <w:rsid w:val="005226F5"/>
    <w:rsid w:val="00524D8F"/>
    <w:rsid w:val="00524E62"/>
    <w:rsid w:val="00525A78"/>
    <w:rsid w:val="00526C14"/>
    <w:rsid w:val="0052718B"/>
    <w:rsid w:val="00530BF3"/>
    <w:rsid w:val="00530C51"/>
    <w:rsid w:val="00531AC4"/>
    <w:rsid w:val="00533699"/>
    <w:rsid w:val="0053416C"/>
    <w:rsid w:val="00534AD6"/>
    <w:rsid w:val="00535B28"/>
    <w:rsid w:val="00536DE5"/>
    <w:rsid w:val="005378FA"/>
    <w:rsid w:val="005406FD"/>
    <w:rsid w:val="00540BAE"/>
    <w:rsid w:val="0054105A"/>
    <w:rsid w:val="005453F2"/>
    <w:rsid w:val="00545EB5"/>
    <w:rsid w:val="00546502"/>
    <w:rsid w:val="00546ED4"/>
    <w:rsid w:val="00550DE8"/>
    <w:rsid w:val="005535B5"/>
    <w:rsid w:val="00555378"/>
    <w:rsid w:val="005558FA"/>
    <w:rsid w:val="005611BC"/>
    <w:rsid w:val="005614AF"/>
    <w:rsid w:val="00563D7E"/>
    <w:rsid w:val="005643B4"/>
    <w:rsid w:val="00564CE0"/>
    <w:rsid w:val="0056506F"/>
    <w:rsid w:val="00566211"/>
    <w:rsid w:val="00566947"/>
    <w:rsid w:val="00567116"/>
    <w:rsid w:val="005701CB"/>
    <w:rsid w:val="0057054B"/>
    <w:rsid w:val="00570ED5"/>
    <w:rsid w:val="00571D17"/>
    <w:rsid w:val="00571FD1"/>
    <w:rsid w:val="00577130"/>
    <w:rsid w:val="00577549"/>
    <w:rsid w:val="00581586"/>
    <w:rsid w:val="00585D05"/>
    <w:rsid w:val="00586204"/>
    <w:rsid w:val="005965B5"/>
    <w:rsid w:val="005A098C"/>
    <w:rsid w:val="005A187B"/>
    <w:rsid w:val="005A775E"/>
    <w:rsid w:val="005A7DA0"/>
    <w:rsid w:val="005B1316"/>
    <w:rsid w:val="005B18BA"/>
    <w:rsid w:val="005B40DE"/>
    <w:rsid w:val="005B792E"/>
    <w:rsid w:val="005B7AEC"/>
    <w:rsid w:val="005C0883"/>
    <w:rsid w:val="005C1DC6"/>
    <w:rsid w:val="005C208E"/>
    <w:rsid w:val="005C23F1"/>
    <w:rsid w:val="005C48C9"/>
    <w:rsid w:val="005C49D2"/>
    <w:rsid w:val="005C545D"/>
    <w:rsid w:val="005C6A8C"/>
    <w:rsid w:val="005C744B"/>
    <w:rsid w:val="005C74AA"/>
    <w:rsid w:val="005D0562"/>
    <w:rsid w:val="005D342B"/>
    <w:rsid w:val="005D407F"/>
    <w:rsid w:val="005D49DC"/>
    <w:rsid w:val="005E271D"/>
    <w:rsid w:val="005E583D"/>
    <w:rsid w:val="005E6082"/>
    <w:rsid w:val="005E69A7"/>
    <w:rsid w:val="005F17F0"/>
    <w:rsid w:val="005F1B8A"/>
    <w:rsid w:val="005F1E2B"/>
    <w:rsid w:val="005F3560"/>
    <w:rsid w:val="005F4B15"/>
    <w:rsid w:val="005F4C3A"/>
    <w:rsid w:val="005F549E"/>
    <w:rsid w:val="005F604E"/>
    <w:rsid w:val="005F648B"/>
    <w:rsid w:val="00600BE6"/>
    <w:rsid w:val="0060319F"/>
    <w:rsid w:val="00603E7A"/>
    <w:rsid w:val="006047DE"/>
    <w:rsid w:val="00604ED1"/>
    <w:rsid w:val="00605CA0"/>
    <w:rsid w:val="00612597"/>
    <w:rsid w:val="006140D1"/>
    <w:rsid w:val="006236E8"/>
    <w:rsid w:val="006249B9"/>
    <w:rsid w:val="00625B2F"/>
    <w:rsid w:val="00625D53"/>
    <w:rsid w:val="006262F8"/>
    <w:rsid w:val="00626D63"/>
    <w:rsid w:val="0062788F"/>
    <w:rsid w:val="00627A2F"/>
    <w:rsid w:val="006303E0"/>
    <w:rsid w:val="00635884"/>
    <w:rsid w:val="0063741F"/>
    <w:rsid w:val="006376DB"/>
    <w:rsid w:val="00637AD0"/>
    <w:rsid w:val="00637C4E"/>
    <w:rsid w:val="0064135C"/>
    <w:rsid w:val="006459CC"/>
    <w:rsid w:val="006511A9"/>
    <w:rsid w:val="006515B4"/>
    <w:rsid w:val="00652D5D"/>
    <w:rsid w:val="006532CD"/>
    <w:rsid w:val="006534D2"/>
    <w:rsid w:val="00654978"/>
    <w:rsid w:val="0065636B"/>
    <w:rsid w:val="00657A06"/>
    <w:rsid w:val="00660763"/>
    <w:rsid w:val="00662F3D"/>
    <w:rsid w:val="00664492"/>
    <w:rsid w:val="00667550"/>
    <w:rsid w:val="00674E91"/>
    <w:rsid w:val="006750D4"/>
    <w:rsid w:val="0067658F"/>
    <w:rsid w:val="00683511"/>
    <w:rsid w:val="00684356"/>
    <w:rsid w:val="0068658B"/>
    <w:rsid w:val="00692024"/>
    <w:rsid w:val="006938E9"/>
    <w:rsid w:val="00695E12"/>
    <w:rsid w:val="006969B3"/>
    <w:rsid w:val="0069711B"/>
    <w:rsid w:val="006A09FD"/>
    <w:rsid w:val="006A2B0A"/>
    <w:rsid w:val="006A3077"/>
    <w:rsid w:val="006A6BE8"/>
    <w:rsid w:val="006A7347"/>
    <w:rsid w:val="006B0D85"/>
    <w:rsid w:val="006B149C"/>
    <w:rsid w:val="006B3E4D"/>
    <w:rsid w:val="006B47EE"/>
    <w:rsid w:val="006C4026"/>
    <w:rsid w:val="006C7268"/>
    <w:rsid w:val="006C7EDF"/>
    <w:rsid w:val="006D05FE"/>
    <w:rsid w:val="006D1218"/>
    <w:rsid w:val="006D2A78"/>
    <w:rsid w:val="006D34BD"/>
    <w:rsid w:val="006D3CCE"/>
    <w:rsid w:val="006E0AF8"/>
    <w:rsid w:val="006E292D"/>
    <w:rsid w:val="006E2D66"/>
    <w:rsid w:val="006E4C7E"/>
    <w:rsid w:val="006E5D69"/>
    <w:rsid w:val="006E6044"/>
    <w:rsid w:val="006E627C"/>
    <w:rsid w:val="006F0AD4"/>
    <w:rsid w:val="006F16D6"/>
    <w:rsid w:val="006F1EF0"/>
    <w:rsid w:val="006F230A"/>
    <w:rsid w:val="006F3DB6"/>
    <w:rsid w:val="006F48B3"/>
    <w:rsid w:val="006F5BA7"/>
    <w:rsid w:val="006F609B"/>
    <w:rsid w:val="00700569"/>
    <w:rsid w:val="00701911"/>
    <w:rsid w:val="00702F5E"/>
    <w:rsid w:val="00706B06"/>
    <w:rsid w:val="00707F91"/>
    <w:rsid w:val="007104B1"/>
    <w:rsid w:val="007107CB"/>
    <w:rsid w:val="007128B6"/>
    <w:rsid w:val="00717C44"/>
    <w:rsid w:val="00717DE3"/>
    <w:rsid w:val="00721E64"/>
    <w:rsid w:val="00721FA7"/>
    <w:rsid w:val="007242F1"/>
    <w:rsid w:val="00724A51"/>
    <w:rsid w:val="007262A3"/>
    <w:rsid w:val="00730742"/>
    <w:rsid w:val="00730C7B"/>
    <w:rsid w:val="00732EFF"/>
    <w:rsid w:val="00740425"/>
    <w:rsid w:val="007405F7"/>
    <w:rsid w:val="0074258D"/>
    <w:rsid w:val="007445A1"/>
    <w:rsid w:val="00745330"/>
    <w:rsid w:val="007457D8"/>
    <w:rsid w:val="007461F7"/>
    <w:rsid w:val="00747836"/>
    <w:rsid w:val="007502C0"/>
    <w:rsid w:val="00751997"/>
    <w:rsid w:val="00752C33"/>
    <w:rsid w:val="00753A0F"/>
    <w:rsid w:val="007574AA"/>
    <w:rsid w:val="00757FB1"/>
    <w:rsid w:val="00761F7D"/>
    <w:rsid w:val="0076216B"/>
    <w:rsid w:val="00764B58"/>
    <w:rsid w:val="00765F9B"/>
    <w:rsid w:val="00766621"/>
    <w:rsid w:val="007666ED"/>
    <w:rsid w:val="00770F46"/>
    <w:rsid w:val="00772313"/>
    <w:rsid w:val="00773494"/>
    <w:rsid w:val="00775636"/>
    <w:rsid w:val="00775A64"/>
    <w:rsid w:val="00775DA0"/>
    <w:rsid w:val="00776C43"/>
    <w:rsid w:val="00777561"/>
    <w:rsid w:val="0078533F"/>
    <w:rsid w:val="00786F87"/>
    <w:rsid w:val="00790722"/>
    <w:rsid w:val="0079135B"/>
    <w:rsid w:val="00793A7B"/>
    <w:rsid w:val="00793CFB"/>
    <w:rsid w:val="00793D01"/>
    <w:rsid w:val="0079424E"/>
    <w:rsid w:val="007A0241"/>
    <w:rsid w:val="007A0AFF"/>
    <w:rsid w:val="007A1A73"/>
    <w:rsid w:val="007A3030"/>
    <w:rsid w:val="007A71F3"/>
    <w:rsid w:val="007A75A6"/>
    <w:rsid w:val="007B5C9A"/>
    <w:rsid w:val="007B686A"/>
    <w:rsid w:val="007C0A95"/>
    <w:rsid w:val="007C1A7A"/>
    <w:rsid w:val="007C29C3"/>
    <w:rsid w:val="007C51C3"/>
    <w:rsid w:val="007C75E9"/>
    <w:rsid w:val="007D0089"/>
    <w:rsid w:val="007D18F8"/>
    <w:rsid w:val="007D24F4"/>
    <w:rsid w:val="007D3E53"/>
    <w:rsid w:val="007D42F1"/>
    <w:rsid w:val="007D46B9"/>
    <w:rsid w:val="007D568A"/>
    <w:rsid w:val="007E2B06"/>
    <w:rsid w:val="007E7B85"/>
    <w:rsid w:val="007F15C9"/>
    <w:rsid w:val="007F490D"/>
    <w:rsid w:val="00801436"/>
    <w:rsid w:val="00802817"/>
    <w:rsid w:val="00803866"/>
    <w:rsid w:val="00804B82"/>
    <w:rsid w:val="00804BAC"/>
    <w:rsid w:val="00804F28"/>
    <w:rsid w:val="0080540D"/>
    <w:rsid w:val="0080574E"/>
    <w:rsid w:val="0081020B"/>
    <w:rsid w:val="00811538"/>
    <w:rsid w:val="008125C0"/>
    <w:rsid w:val="00812C6D"/>
    <w:rsid w:val="008134F0"/>
    <w:rsid w:val="00820A11"/>
    <w:rsid w:val="00822ABE"/>
    <w:rsid w:val="00823945"/>
    <w:rsid w:val="00823BC1"/>
    <w:rsid w:val="00823D9F"/>
    <w:rsid w:val="008261C3"/>
    <w:rsid w:val="008279A3"/>
    <w:rsid w:val="00827B4C"/>
    <w:rsid w:val="00827D27"/>
    <w:rsid w:val="0083095A"/>
    <w:rsid w:val="00830D91"/>
    <w:rsid w:val="0083290B"/>
    <w:rsid w:val="00833B13"/>
    <w:rsid w:val="00835949"/>
    <w:rsid w:val="00835D69"/>
    <w:rsid w:val="0083609B"/>
    <w:rsid w:val="008417E4"/>
    <w:rsid w:val="00842CAA"/>
    <w:rsid w:val="00842D0A"/>
    <w:rsid w:val="00843E72"/>
    <w:rsid w:val="00844655"/>
    <w:rsid w:val="00845B29"/>
    <w:rsid w:val="0085141C"/>
    <w:rsid w:val="00851D6F"/>
    <w:rsid w:val="0085209E"/>
    <w:rsid w:val="00856CAC"/>
    <w:rsid w:val="00860974"/>
    <w:rsid w:val="008609EF"/>
    <w:rsid w:val="00860B49"/>
    <w:rsid w:val="00861244"/>
    <w:rsid w:val="008643C2"/>
    <w:rsid w:val="008652B6"/>
    <w:rsid w:val="008652CE"/>
    <w:rsid w:val="0086652A"/>
    <w:rsid w:val="0087090D"/>
    <w:rsid w:val="0087123C"/>
    <w:rsid w:val="00871C81"/>
    <w:rsid w:val="00873DFD"/>
    <w:rsid w:val="0087477C"/>
    <w:rsid w:val="00875CB8"/>
    <w:rsid w:val="00880A21"/>
    <w:rsid w:val="00880B39"/>
    <w:rsid w:val="00880D65"/>
    <w:rsid w:val="00881CC0"/>
    <w:rsid w:val="00882B0C"/>
    <w:rsid w:val="00882DCF"/>
    <w:rsid w:val="00887EA6"/>
    <w:rsid w:val="00892400"/>
    <w:rsid w:val="00892CF6"/>
    <w:rsid w:val="008932D6"/>
    <w:rsid w:val="00896FF2"/>
    <w:rsid w:val="00897EC1"/>
    <w:rsid w:val="008A01F2"/>
    <w:rsid w:val="008A1C5A"/>
    <w:rsid w:val="008A33EF"/>
    <w:rsid w:val="008A428E"/>
    <w:rsid w:val="008A4FCD"/>
    <w:rsid w:val="008B091B"/>
    <w:rsid w:val="008B4FD0"/>
    <w:rsid w:val="008B686C"/>
    <w:rsid w:val="008B7599"/>
    <w:rsid w:val="008C12E6"/>
    <w:rsid w:val="008C3DAC"/>
    <w:rsid w:val="008D0964"/>
    <w:rsid w:val="008D27D4"/>
    <w:rsid w:val="008D48AC"/>
    <w:rsid w:val="008D6990"/>
    <w:rsid w:val="008E0DF4"/>
    <w:rsid w:val="008E1452"/>
    <w:rsid w:val="008E4A92"/>
    <w:rsid w:val="008E4DAE"/>
    <w:rsid w:val="008E6061"/>
    <w:rsid w:val="008E69AE"/>
    <w:rsid w:val="008E6DDD"/>
    <w:rsid w:val="008F2220"/>
    <w:rsid w:val="008F5768"/>
    <w:rsid w:val="0090085E"/>
    <w:rsid w:val="009012FF"/>
    <w:rsid w:val="00902A52"/>
    <w:rsid w:val="009039AF"/>
    <w:rsid w:val="00910B72"/>
    <w:rsid w:val="00911116"/>
    <w:rsid w:val="00911906"/>
    <w:rsid w:val="009137D2"/>
    <w:rsid w:val="009167C1"/>
    <w:rsid w:val="00916B95"/>
    <w:rsid w:val="00920A09"/>
    <w:rsid w:val="00922196"/>
    <w:rsid w:val="009221C5"/>
    <w:rsid w:val="00922FE0"/>
    <w:rsid w:val="00923002"/>
    <w:rsid w:val="00924343"/>
    <w:rsid w:val="00925D9C"/>
    <w:rsid w:val="009262A0"/>
    <w:rsid w:val="0092792A"/>
    <w:rsid w:val="009300A9"/>
    <w:rsid w:val="0093661E"/>
    <w:rsid w:val="00940925"/>
    <w:rsid w:val="00941398"/>
    <w:rsid w:val="0094182C"/>
    <w:rsid w:val="00942A28"/>
    <w:rsid w:val="00942C31"/>
    <w:rsid w:val="009473EB"/>
    <w:rsid w:val="00947682"/>
    <w:rsid w:val="009478B3"/>
    <w:rsid w:val="00952252"/>
    <w:rsid w:val="00954526"/>
    <w:rsid w:val="0095608E"/>
    <w:rsid w:val="0095721E"/>
    <w:rsid w:val="0096005E"/>
    <w:rsid w:val="00960C91"/>
    <w:rsid w:val="009617D3"/>
    <w:rsid w:val="00964A03"/>
    <w:rsid w:val="009661DC"/>
    <w:rsid w:val="009679F5"/>
    <w:rsid w:val="00967BB4"/>
    <w:rsid w:val="00970775"/>
    <w:rsid w:val="00970B8E"/>
    <w:rsid w:val="00971596"/>
    <w:rsid w:val="0097170D"/>
    <w:rsid w:val="00972778"/>
    <w:rsid w:val="00973B83"/>
    <w:rsid w:val="00973F97"/>
    <w:rsid w:val="00973FE7"/>
    <w:rsid w:val="00975EF1"/>
    <w:rsid w:val="00976383"/>
    <w:rsid w:val="00980E9E"/>
    <w:rsid w:val="0098627A"/>
    <w:rsid w:val="00987856"/>
    <w:rsid w:val="0099029E"/>
    <w:rsid w:val="00991069"/>
    <w:rsid w:val="00992105"/>
    <w:rsid w:val="00993BFD"/>
    <w:rsid w:val="009A2A4A"/>
    <w:rsid w:val="009A33F8"/>
    <w:rsid w:val="009A3E03"/>
    <w:rsid w:val="009A6CA4"/>
    <w:rsid w:val="009A6D9B"/>
    <w:rsid w:val="009A7B91"/>
    <w:rsid w:val="009B579B"/>
    <w:rsid w:val="009B5A3E"/>
    <w:rsid w:val="009C0EF6"/>
    <w:rsid w:val="009C1BDE"/>
    <w:rsid w:val="009C1DA3"/>
    <w:rsid w:val="009C233F"/>
    <w:rsid w:val="009C26C7"/>
    <w:rsid w:val="009C6DDB"/>
    <w:rsid w:val="009C7EED"/>
    <w:rsid w:val="009C7F22"/>
    <w:rsid w:val="009D1AC7"/>
    <w:rsid w:val="009D2C7A"/>
    <w:rsid w:val="009D5CE1"/>
    <w:rsid w:val="009E12AB"/>
    <w:rsid w:val="009E249B"/>
    <w:rsid w:val="009E2D56"/>
    <w:rsid w:val="009E45EC"/>
    <w:rsid w:val="009E52FE"/>
    <w:rsid w:val="009E5C75"/>
    <w:rsid w:val="009F000E"/>
    <w:rsid w:val="009F1928"/>
    <w:rsid w:val="009F2168"/>
    <w:rsid w:val="009F2D5F"/>
    <w:rsid w:val="009F5535"/>
    <w:rsid w:val="00A016FD"/>
    <w:rsid w:val="00A03CBD"/>
    <w:rsid w:val="00A04017"/>
    <w:rsid w:val="00A07D2F"/>
    <w:rsid w:val="00A10703"/>
    <w:rsid w:val="00A17109"/>
    <w:rsid w:val="00A210D8"/>
    <w:rsid w:val="00A23C6E"/>
    <w:rsid w:val="00A248C6"/>
    <w:rsid w:val="00A25920"/>
    <w:rsid w:val="00A2723F"/>
    <w:rsid w:val="00A30EF1"/>
    <w:rsid w:val="00A31B61"/>
    <w:rsid w:val="00A32853"/>
    <w:rsid w:val="00A36725"/>
    <w:rsid w:val="00A3732C"/>
    <w:rsid w:val="00A40EEB"/>
    <w:rsid w:val="00A41B72"/>
    <w:rsid w:val="00A42047"/>
    <w:rsid w:val="00A42680"/>
    <w:rsid w:val="00A426C5"/>
    <w:rsid w:val="00A43BF4"/>
    <w:rsid w:val="00A443CA"/>
    <w:rsid w:val="00A4622B"/>
    <w:rsid w:val="00A47ADF"/>
    <w:rsid w:val="00A505C7"/>
    <w:rsid w:val="00A53404"/>
    <w:rsid w:val="00A534E9"/>
    <w:rsid w:val="00A53BA9"/>
    <w:rsid w:val="00A53E36"/>
    <w:rsid w:val="00A546FA"/>
    <w:rsid w:val="00A559CE"/>
    <w:rsid w:val="00A5620A"/>
    <w:rsid w:val="00A607D8"/>
    <w:rsid w:val="00A60955"/>
    <w:rsid w:val="00A64EE2"/>
    <w:rsid w:val="00A6597B"/>
    <w:rsid w:val="00A6691E"/>
    <w:rsid w:val="00A66B48"/>
    <w:rsid w:val="00A6725E"/>
    <w:rsid w:val="00A70187"/>
    <w:rsid w:val="00A70627"/>
    <w:rsid w:val="00A72354"/>
    <w:rsid w:val="00A72554"/>
    <w:rsid w:val="00A72E21"/>
    <w:rsid w:val="00A7426D"/>
    <w:rsid w:val="00A74D42"/>
    <w:rsid w:val="00A768FB"/>
    <w:rsid w:val="00A8028E"/>
    <w:rsid w:val="00A83072"/>
    <w:rsid w:val="00A849C2"/>
    <w:rsid w:val="00A859EE"/>
    <w:rsid w:val="00A85F5F"/>
    <w:rsid w:val="00A867C0"/>
    <w:rsid w:val="00A86AF4"/>
    <w:rsid w:val="00A87C88"/>
    <w:rsid w:val="00A90E5B"/>
    <w:rsid w:val="00A91DBC"/>
    <w:rsid w:val="00A92420"/>
    <w:rsid w:val="00A94A1E"/>
    <w:rsid w:val="00A95563"/>
    <w:rsid w:val="00A96572"/>
    <w:rsid w:val="00A97E9C"/>
    <w:rsid w:val="00AA29EE"/>
    <w:rsid w:val="00AA33BE"/>
    <w:rsid w:val="00AA4473"/>
    <w:rsid w:val="00AA55EE"/>
    <w:rsid w:val="00AA7E20"/>
    <w:rsid w:val="00AB1E24"/>
    <w:rsid w:val="00AB24E7"/>
    <w:rsid w:val="00AB2D25"/>
    <w:rsid w:val="00AB3BA0"/>
    <w:rsid w:val="00AB4A23"/>
    <w:rsid w:val="00AB506D"/>
    <w:rsid w:val="00AB5D73"/>
    <w:rsid w:val="00AC04EE"/>
    <w:rsid w:val="00AC2BAE"/>
    <w:rsid w:val="00AC5C65"/>
    <w:rsid w:val="00AC5D59"/>
    <w:rsid w:val="00AC5E14"/>
    <w:rsid w:val="00AD0B12"/>
    <w:rsid w:val="00AD3010"/>
    <w:rsid w:val="00AD374C"/>
    <w:rsid w:val="00AD438A"/>
    <w:rsid w:val="00AD5144"/>
    <w:rsid w:val="00AD6CFE"/>
    <w:rsid w:val="00AE02DC"/>
    <w:rsid w:val="00AE09D6"/>
    <w:rsid w:val="00AE26D8"/>
    <w:rsid w:val="00AE36F2"/>
    <w:rsid w:val="00AE4FA8"/>
    <w:rsid w:val="00AE6907"/>
    <w:rsid w:val="00AE6FC9"/>
    <w:rsid w:val="00AF159E"/>
    <w:rsid w:val="00AF45C3"/>
    <w:rsid w:val="00AF5B22"/>
    <w:rsid w:val="00AF61F6"/>
    <w:rsid w:val="00AF6754"/>
    <w:rsid w:val="00AF6936"/>
    <w:rsid w:val="00AF6B7D"/>
    <w:rsid w:val="00B06545"/>
    <w:rsid w:val="00B0781E"/>
    <w:rsid w:val="00B10285"/>
    <w:rsid w:val="00B1124B"/>
    <w:rsid w:val="00B13AF9"/>
    <w:rsid w:val="00B145FC"/>
    <w:rsid w:val="00B16755"/>
    <w:rsid w:val="00B16F4C"/>
    <w:rsid w:val="00B17908"/>
    <w:rsid w:val="00B2384A"/>
    <w:rsid w:val="00B2484F"/>
    <w:rsid w:val="00B30736"/>
    <w:rsid w:val="00B31865"/>
    <w:rsid w:val="00B3368C"/>
    <w:rsid w:val="00B336B3"/>
    <w:rsid w:val="00B35439"/>
    <w:rsid w:val="00B36229"/>
    <w:rsid w:val="00B3770E"/>
    <w:rsid w:val="00B40E00"/>
    <w:rsid w:val="00B44B4E"/>
    <w:rsid w:val="00B44C67"/>
    <w:rsid w:val="00B45025"/>
    <w:rsid w:val="00B45038"/>
    <w:rsid w:val="00B454DA"/>
    <w:rsid w:val="00B47F95"/>
    <w:rsid w:val="00B50F3E"/>
    <w:rsid w:val="00B55BE5"/>
    <w:rsid w:val="00B55DED"/>
    <w:rsid w:val="00B5666C"/>
    <w:rsid w:val="00B5683C"/>
    <w:rsid w:val="00B56D86"/>
    <w:rsid w:val="00B60143"/>
    <w:rsid w:val="00B6067B"/>
    <w:rsid w:val="00B612ED"/>
    <w:rsid w:val="00B63FCC"/>
    <w:rsid w:val="00B64489"/>
    <w:rsid w:val="00B67367"/>
    <w:rsid w:val="00B679C2"/>
    <w:rsid w:val="00B727C1"/>
    <w:rsid w:val="00B73281"/>
    <w:rsid w:val="00B75DB3"/>
    <w:rsid w:val="00B770F8"/>
    <w:rsid w:val="00B7741F"/>
    <w:rsid w:val="00B77C2E"/>
    <w:rsid w:val="00B806B5"/>
    <w:rsid w:val="00B80F0B"/>
    <w:rsid w:val="00B81BC7"/>
    <w:rsid w:val="00B82041"/>
    <w:rsid w:val="00B822DC"/>
    <w:rsid w:val="00B82317"/>
    <w:rsid w:val="00B82F68"/>
    <w:rsid w:val="00B83149"/>
    <w:rsid w:val="00B83827"/>
    <w:rsid w:val="00B83B9A"/>
    <w:rsid w:val="00B9222D"/>
    <w:rsid w:val="00B94D6B"/>
    <w:rsid w:val="00B94F7F"/>
    <w:rsid w:val="00BA357F"/>
    <w:rsid w:val="00BA4C5D"/>
    <w:rsid w:val="00BB1142"/>
    <w:rsid w:val="00BB3E15"/>
    <w:rsid w:val="00BB783B"/>
    <w:rsid w:val="00BB7A2A"/>
    <w:rsid w:val="00BC01D3"/>
    <w:rsid w:val="00BC24A9"/>
    <w:rsid w:val="00BC3777"/>
    <w:rsid w:val="00BC4802"/>
    <w:rsid w:val="00BC626C"/>
    <w:rsid w:val="00BC72B2"/>
    <w:rsid w:val="00BD055E"/>
    <w:rsid w:val="00BD0714"/>
    <w:rsid w:val="00BD1404"/>
    <w:rsid w:val="00BD16EE"/>
    <w:rsid w:val="00BD1796"/>
    <w:rsid w:val="00BD23AC"/>
    <w:rsid w:val="00BD2D33"/>
    <w:rsid w:val="00BD32F1"/>
    <w:rsid w:val="00BD3358"/>
    <w:rsid w:val="00BD5296"/>
    <w:rsid w:val="00BD5C60"/>
    <w:rsid w:val="00BD7848"/>
    <w:rsid w:val="00BE1DEB"/>
    <w:rsid w:val="00BE6960"/>
    <w:rsid w:val="00BE7855"/>
    <w:rsid w:val="00BF0D50"/>
    <w:rsid w:val="00BF3FCA"/>
    <w:rsid w:val="00BF622E"/>
    <w:rsid w:val="00BF67D0"/>
    <w:rsid w:val="00BF7B56"/>
    <w:rsid w:val="00C015DC"/>
    <w:rsid w:val="00C01DE6"/>
    <w:rsid w:val="00C04CC3"/>
    <w:rsid w:val="00C06AA9"/>
    <w:rsid w:val="00C12DE6"/>
    <w:rsid w:val="00C12F72"/>
    <w:rsid w:val="00C137EC"/>
    <w:rsid w:val="00C150BF"/>
    <w:rsid w:val="00C20AD8"/>
    <w:rsid w:val="00C23E1E"/>
    <w:rsid w:val="00C30F76"/>
    <w:rsid w:val="00C3183B"/>
    <w:rsid w:val="00C31DC4"/>
    <w:rsid w:val="00C33C99"/>
    <w:rsid w:val="00C34D40"/>
    <w:rsid w:val="00C36DC3"/>
    <w:rsid w:val="00C37629"/>
    <w:rsid w:val="00C37F3F"/>
    <w:rsid w:val="00C41FAD"/>
    <w:rsid w:val="00C42140"/>
    <w:rsid w:val="00C423E1"/>
    <w:rsid w:val="00C438E0"/>
    <w:rsid w:val="00C44FC1"/>
    <w:rsid w:val="00C457BF"/>
    <w:rsid w:val="00C46AF0"/>
    <w:rsid w:val="00C46E3D"/>
    <w:rsid w:val="00C46F05"/>
    <w:rsid w:val="00C47043"/>
    <w:rsid w:val="00C51597"/>
    <w:rsid w:val="00C519DB"/>
    <w:rsid w:val="00C526C7"/>
    <w:rsid w:val="00C533D5"/>
    <w:rsid w:val="00C55A16"/>
    <w:rsid w:val="00C56057"/>
    <w:rsid w:val="00C57BC9"/>
    <w:rsid w:val="00C60C8B"/>
    <w:rsid w:val="00C60E99"/>
    <w:rsid w:val="00C61344"/>
    <w:rsid w:val="00C62D0A"/>
    <w:rsid w:val="00C631BC"/>
    <w:rsid w:val="00C634D0"/>
    <w:rsid w:val="00C64A59"/>
    <w:rsid w:val="00C6638F"/>
    <w:rsid w:val="00C711E1"/>
    <w:rsid w:val="00C7181A"/>
    <w:rsid w:val="00C739DC"/>
    <w:rsid w:val="00C74C0A"/>
    <w:rsid w:val="00C75097"/>
    <w:rsid w:val="00C7598E"/>
    <w:rsid w:val="00C7720D"/>
    <w:rsid w:val="00C77586"/>
    <w:rsid w:val="00C77CA8"/>
    <w:rsid w:val="00C807F7"/>
    <w:rsid w:val="00C83B93"/>
    <w:rsid w:val="00C84173"/>
    <w:rsid w:val="00C93742"/>
    <w:rsid w:val="00CA01CC"/>
    <w:rsid w:val="00CA0752"/>
    <w:rsid w:val="00CA3925"/>
    <w:rsid w:val="00CA44A2"/>
    <w:rsid w:val="00CA50EC"/>
    <w:rsid w:val="00CA53FF"/>
    <w:rsid w:val="00CA5BCB"/>
    <w:rsid w:val="00CA67F2"/>
    <w:rsid w:val="00CA69EA"/>
    <w:rsid w:val="00CB2B66"/>
    <w:rsid w:val="00CB3922"/>
    <w:rsid w:val="00CB3CC8"/>
    <w:rsid w:val="00CB47A8"/>
    <w:rsid w:val="00CB60B6"/>
    <w:rsid w:val="00CB7540"/>
    <w:rsid w:val="00CC0401"/>
    <w:rsid w:val="00CC0BAA"/>
    <w:rsid w:val="00CC0C22"/>
    <w:rsid w:val="00CC4E57"/>
    <w:rsid w:val="00CC67BE"/>
    <w:rsid w:val="00CC6B65"/>
    <w:rsid w:val="00CD02EE"/>
    <w:rsid w:val="00CD10FF"/>
    <w:rsid w:val="00CD206C"/>
    <w:rsid w:val="00CD4E10"/>
    <w:rsid w:val="00CD5E49"/>
    <w:rsid w:val="00CD6D1B"/>
    <w:rsid w:val="00CD7A98"/>
    <w:rsid w:val="00CE08A5"/>
    <w:rsid w:val="00CE0BF3"/>
    <w:rsid w:val="00CE0E62"/>
    <w:rsid w:val="00CE30EA"/>
    <w:rsid w:val="00CE55DD"/>
    <w:rsid w:val="00CE6D49"/>
    <w:rsid w:val="00CE6E9E"/>
    <w:rsid w:val="00CE7729"/>
    <w:rsid w:val="00CF03CF"/>
    <w:rsid w:val="00CF0954"/>
    <w:rsid w:val="00CF11D9"/>
    <w:rsid w:val="00CF1455"/>
    <w:rsid w:val="00CF2DB9"/>
    <w:rsid w:val="00D04CDC"/>
    <w:rsid w:val="00D05FE1"/>
    <w:rsid w:val="00D07555"/>
    <w:rsid w:val="00D1038C"/>
    <w:rsid w:val="00D108BB"/>
    <w:rsid w:val="00D1365B"/>
    <w:rsid w:val="00D1425C"/>
    <w:rsid w:val="00D17DBC"/>
    <w:rsid w:val="00D20C9B"/>
    <w:rsid w:val="00D222E7"/>
    <w:rsid w:val="00D23F7B"/>
    <w:rsid w:val="00D24DFE"/>
    <w:rsid w:val="00D258E7"/>
    <w:rsid w:val="00D26C6D"/>
    <w:rsid w:val="00D27EBD"/>
    <w:rsid w:val="00D34595"/>
    <w:rsid w:val="00D40179"/>
    <w:rsid w:val="00D423FF"/>
    <w:rsid w:val="00D425F6"/>
    <w:rsid w:val="00D44641"/>
    <w:rsid w:val="00D47B5E"/>
    <w:rsid w:val="00D508C2"/>
    <w:rsid w:val="00D6150A"/>
    <w:rsid w:val="00D617C2"/>
    <w:rsid w:val="00D622FC"/>
    <w:rsid w:val="00D62EFD"/>
    <w:rsid w:val="00D6775A"/>
    <w:rsid w:val="00D776C5"/>
    <w:rsid w:val="00D812D0"/>
    <w:rsid w:val="00D8156F"/>
    <w:rsid w:val="00D83887"/>
    <w:rsid w:val="00D84FEC"/>
    <w:rsid w:val="00D851CA"/>
    <w:rsid w:val="00D85A88"/>
    <w:rsid w:val="00D86DAB"/>
    <w:rsid w:val="00D909FF"/>
    <w:rsid w:val="00D90B24"/>
    <w:rsid w:val="00D92888"/>
    <w:rsid w:val="00D936FC"/>
    <w:rsid w:val="00D976CF"/>
    <w:rsid w:val="00DA0C57"/>
    <w:rsid w:val="00DA0DD8"/>
    <w:rsid w:val="00DA1CAD"/>
    <w:rsid w:val="00DA3290"/>
    <w:rsid w:val="00DB069C"/>
    <w:rsid w:val="00DB1E84"/>
    <w:rsid w:val="00DB4D36"/>
    <w:rsid w:val="00DB5593"/>
    <w:rsid w:val="00DC086A"/>
    <w:rsid w:val="00DC1181"/>
    <w:rsid w:val="00DC375A"/>
    <w:rsid w:val="00DC4419"/>
    <w:rsid w:val="00DC6488"/>
    <w:rsid w:val="00DD0E17"/>
    <w:rsid w:val="00DD2FF0"/>
    <w:rsid w:val="00DD435A"/>
    <w:rsid w:val="00DD519C"/>
    <w:rsid w:val="00DD5AC8"/>
    <w:rsid w:val="00DD62C4"/>
    <w:rsid w:val="00DE0303"/>
    <w:rsid w:val="00DE245D"/>
    <w:rsid w:val="00DE2AD6"/>
    <w:rsid w:val="00DE2F4A"/>
    <w:rsid w:val="00DE7D34"/>
    <w:rsid w:val="00DF52F4"/>
    <w:rsid w:val="00DF560D"/>
    <w:rsid w:val="00DF62E5"/>
    <w:rsid w:val="00DF6439"/>
    <w:rsid w:val="00DF65E1"/>
    <w:rsid w:val="00E00A4A"/>
    <w:rsid w:val="00E11166"/>
    <w:rsid w:val="00E17FE7"/>
    <w:rsid w:val="00E23435"/>
    <w:rsid w:val="00E24228"/>
    <w:rsid w:val="00E24CD3"/>
    <w:rsid w:val="00E2602D"/>
    <w:rsid w:val="00E27E67"/>
    <w:rsid w:val="00E3089E"/>
    <w:rsid w:val="00E30E94"/>
    <w:rsid w:val="00E31030"/>
    <w:rsid w:val="00E311C1"/>
    <w:rsid w:val="00E32D18"/>
    <w:rsid w:val="00E32DED"/>
    <w:rsid w:val="00E3350C"/>
    <w:rsid w:val="00E40932"/>
    <w:rsid w:val="00E41E9E"/>
    <w:rsid w:val="00E451E7"/>
    <w:rsid w:val="00E519E2"/>
    <w:rsid w:val="00E52ACA"/>
    <w:rsid w:val="00E558FB"/>
    <w:rsid w:val="00E56E5D"/>
    <w:rsid w:val="00E640FD"/>
    <w:rsid w:val="00E64A82"/>
    <w:rsid w:val="00E657A8"/>
    <w:rsid w:val="00E65AEB"/>
    <w:rsid w:val="00E65F37"/>
    <w:rsid w:val="00E66A3B"/>
    <w:rsid w:val="00E7327A"/>
    <w:rsid w:val="00E81AA2"/>
    <w:rsid w:val="00E81D44"/>
    <w:rsid w:val="00E8459E"/>
    <w:rsid w:val="00E851E8"/>
    <w:rsid w:val="00E92613"/>
    <w:rsid w:val="00E927B2"/>
    <w:rsid w:val="00E93911"/>
    <w:rsid w:val="00E944DB"/>
    <w:rsid w:val="00E9504D"/>
    <w:rsid w:val="00E95C2C"/>
    <w:rsid w:val="00E96705"/>
    <w:rsid w:val="00E97199"/>
    <w:rsid w:val="00EA2753"/>
    <w:rsid w:val="00EA2CE7"/>
    <w:rsid w:val="00EA6E5F"/>
    <w:rsid w:val="00EB04A8"/>
    <w:rsid w:val="00EB18A6"/>
    <w:rsid w:val="00EB3121"/>
    <w:rsid w:val="00EB5AB2"/>
    <w:rsid w:val="00EB60A6"/>
    <w:rsid w:val="00EB722A"/>
    <w:rsid w:val="00EC01FF"/>
    <w:rsid w:val="00EC0CEF"/>
    <w:rsid w:val="00EC1B33"/>
    <w:rsid w:val="00EC336C"/>
    <w:rsid w:val="00EC7E01"/>
    <w:rsid w:val="00ED1DF6"/>
    <w:rsid w:val="00ED25E5"/>
    <w:rsid w:val="00ED487D"/>
    <w:rsid w:val="00ED4E26"/>
    <w:rsid w:val="00ED5018"/>
    <w:rsid w:val="00ED726C"/>
    <w:rsid w:val="00EE0D81"/>
    <w:rsid w:val="00EE5656"/>
    <w:rsid w:val="00EE71F3"/>
    <w:rsid w:val="00EE7C86"/>
    <w:rsid w:val="00EF065D"/>
    <w:rsid w:val="00EF3D1A"/>
    <w:rsid w:val="00EF4421"/>
    <w:rsid w:val="00EF452F"/>
    <w:rsid w:val="00EF4F7A"/>
    <w:rsid w:val="00EF6552"/>
    <w:rsid w:val="00F035C6"/>
    <w:rsid w:val="00F04293"/>
    <w:rsid w:val="00F04EA1"/>
    <w:rsid w:val="00F06108"/>
    <w:rsid w:val="00F06D85"/>
    <w:rsid w:val="00F0728C"/>
    <w:rsid w:val="00F13D66"/>
    <w:rsid w:val="00F14721"/>
    <w:rsid w:val="00F172EF"/>
    <w:rsid w:val="00F21436"/>
    <w:rsid w:val="00F216A0"/>
    <w:rsid w:val="00F24C1C"/>
    <w:rsid w:val="00F251D7"/>
    <w:rsid w:val="00F260DE"/>
    <w:rsid w:val="00F26AAA"/>
    <w:rsid w:val="00F27F1E"/>
    <w:rsid w:val="00F32B7F"/>
    <w:rsid w:val="00F3319A"/>
    <w:rsid w:val="00F35E39"/>
    <w:rsid w:val="00F36BF0"/>
    <w:rsid w:val="00F37413"/>
    <w:rsid w:val="00F42F8B"/>
    <w:rsid w:val="00F450BF"/>
    <w:rsid w:val="00F46C30"/>
    <w:rsid w:val="00F47621"/>
    <w:rsid w:val="00F504ED"/>
    <w:rsid w:val="00F52880"/>
    <w:rsid w:val="00F52900"/>
    <w:rsid w:val="00F52EB8"/>
    <w:rsid w:val="00F534F6"/>
    <w:rsid w:val="00F53729"/>
    <w:rsid w:val="00F54DAD"/>
    <w:rsid w:val="00F616C8"/>
    <w:rsid w:val="00F64027"/>
    <w:rsid w:val="00F65026"/>
    <w:rsid w:val="00F651EE"/>
    <w:rsid w:val="00F6629A"/>
    <w:rsid w:val="00F671C4"/>
    <w:rsid w:val="00F704A4"/>
    <w:rsid w:val="00F71E86"/>
    <w:rsid w:val="00F733AD"/>
    <w:rsid w:val="00F76A59"/>
    <w:rsid w:val="00F77782"/>
    <w:rsid w:val="00F84852"/>
    <w:rsid w:val="00F84B2A"/>
    <w:rsid w:val="00F85A8B"/>
    <w:rsid w:val="00F868B8"/>
    <w:rsid w:val="00F86A9C"/>
    <w:rsid w:val="00F86FCC"/>
    <w:rsid w:val="00F91E26"/>
    <w:rsid w:val="00F9232A"/>
    <w:rsid w:val="00F937FD"/>
    <w:rsid w:val="00F950B7"/>
    <w:rsid w:val="00F95639"/>
    <w:rsid w:val="00F96FF5"/>
    <w:rsid w:val="00F979A5"/>
    <w:rsid w:val="00FA155A"/>
    <w:rsid w:val="00FA21BB"/>
    <w:rsid w:val="00FA2677"/>
    <w:rsid w:val="00FA4AF6"/>
    <w:rsid w:val="00FB098E"/>
    <w:rsid w:val="00FB1D5A"/>
    <w:rsid w:val="00FB402A"/>
    <w:rsid w:val="00FB7959"/>
    <w:rsid w:val="00FC01CB"/>
    <w:rsid w:val="00FC0DCB"/>
    <w:rsid w:val="00FC0EE1"/>
    <w:rsid w:val="00FC10CF"/>
    <w:rsid w:val="00FC1BD0"/>
    <w:rsid w:val="00FC263C"/>
    <w:rsid w:val="00FC4377"/>
    <w:rsid w:val="00FC5564"/>
    <w:rsid w:val="00FC5D95"/>
    <w:rsid w:val="00FC73A5"/>
    <w:rsid w:val="00FC7E02"/>
    <w:rsid w:val="00FD1D4C"/>
    <w:rsid w:val="00FD5C95"/>
    <w:rsid w:val="00FE0A0C"/>
    <w:rsid w:val="00FE1389"/>
    <w:rsid w:val="00FE45A5"/>
    <w:rsid w:val="00FE5718"/>
    <w:rsid w:val="00FE6283"/>
    <w:rsid w:val="00FF2510"/>
    <w:rsid w:val="00FF3473"/>
    <w:rsid w:val="00FF4E3A"/>
    <w:rsid w:val="00FF6088"/>
    <w:rsid w:val="00FF7F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1"/>
    </o:shapelayout>
  </w:shapeDefaults>
  <w:decimalSymbol w:val=","/>
  <w:listSeparator w:val=";"/>
  <w14:docId w14:val="1C6FA004"/>
  <w15:docId w15:val="{98D32AA2-9F45-4A24-AB38-1CB42B40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uiPriority="1"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93742"/>
    <w:pPr>
      <w:widowControl w:val="0"/>
    </w:pPr>
    <w:rPr>
      <w:rFonts w:asciiTheme="minorHAnsi" w:eastAsiaTheme="minorHAnsi" w:hAnsiTheme="minorHAnsi" w:cstheme="minorBidi"/>
      <w:sz w:val="22"/>
      <w:szCs w:val="22"/>
      <w:lang w:eastAsia="en-US"/>
    </w:rPr>
  </w:style>
  <w:style w:type="paragraph" w:styleId="Ttulo1">
    <w:name w:val="heading 1"/>
    <w:basedOn w:val="Normal"/>
    <w:next w:val="Normal"/>
    <w:link w:val="Ttulo1Char"/>
    <w:qFormat/>
    <w:rsid w:val="008652B6"/>
    <w:pPr>
      <w:keepNext/>
      <w:jc w:val="center"/>
      <w:outlineLvl w:val="0"/>
    </w:pPr>
    <w:rPr>
      <w:rFonts w:ascii="Times New Roman" w:hAnsi="Times New Roman"/>
      <w:b/>
      <w:sz w:val="28"/>
      <w:u w:val="single"/>
    </w:rPr>
  </w:style>
  <w:style w:type="paragraph" w:styleId="Ttulo2">
    <w:name w:val="heading 2"/>
    <w:basedOn w:val="Normal"/>
    <w:next w:val="Normal"/>
    <w:link w:val="Ttulo2Char"/>
    <w:qFormat/>
    <w:rsid w:val="008652B6"/>
    <w:pPr>
      <w:keepNext/>
      <w:outlineLvl w:val="1"/>
    </w:pPr>
    <w:rPr>
      <w:rFonts w:ascii="Times New Roman" w:hAnsi="Times New Roman"/>
      <w:b/>
      <w:sz w:val="28"/>
      <w:u w:val="single"/>
    </w:rPr>
  </w:style>
  <w:style w:type="paragraph" w:styleId="Ttulo3">
    <w:name w:val="heading 3"/>
    <w:basedOn w:val="Normal"/>
    <w:next w:val="Normal"/>
    <w:link w:val="Ttulo3Char"/>
    <w:semiHidden/>
    <w:unhideWhenUsed/>
    <w:qFormat/>
    <w:rsid w:val="00EB722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semiHidden/>
    <w:unhideWhenUsed/>
    <w:qFormat/>
    <w:rsid w:val="00104252"/>
    <w:pPr>
      <w:keepNext/>
      <w:keepLines/>
      <w:widowControl/>
      <w:spacing w:before="40"/>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semiHidden/>
    <w:unhideWhenUsed/>
    <w:qFormat/>
    <w:rsid w:val="007D24F4"/>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910B72"/>
    <w:rPr>
      <w:rFonts w:eastAsiaTheme="minorHAnsi" w:cstheme="minorBidi"/>
      <w:b/>
      <w:sz w:val="28"/>
      <w:szCs w:val="22"/>
      <w:u w:val="single"/>
      <w:lang w:val="en-US" w:eastAsia="en-US"/>
    </w:rPr>
  </w:style>
  <w:style w:type="paragraph" w:styleId="Cabealho">
    <w:name w:val="header"/>
    <w:basedOn w:val="Normal"/>
    <w:link w:val="CabealhoChar"/>
    <w:rsid w:val="0056506F"/>
    <w:pPr>
      <w:tabs>
        <w:tab w:val="center" w:pos="4252"/>
        <w:tab w:val="right" w:pos="8504"/>
      </w:tabs>
    </w:pPr>
  </w:style>
  <w:style w:type="character" w:customStyle="1" w:styleId="CabealhoChar">
    <w:name w:val="Cabeçalho Char"/>
    <w:link w:val="Cabealho"/>
    <w:rsid w:val="00C631BC"/>
    <w:rPr>
      <w:rFonts w:ascii="Garamond" w:hAnsi="Garamond"/>
      <w:sz w:val="26"/>
    </w:rPr>
  </w:style>
  <w:style w:type="paragraph" w:styleId="Rodap">
    <w:name w:val="footer"/>
    <w:basedOn w:val="Normal"/>
    <w:link w:val="RodapChar"/>
    <w:uiPriority w:val="99"/>
    <w:rsid w:val="0056506F"/>
    <w:pPr>
      <w:tabs>
        <w:tab w:val="center" w:pos="4252"/>
        <w:tab w:val="right" w:pos="8504"/>
      </w:tabs>
    </w:pPr>
  </w:style>
  <w:style w:type="character" w:customStyle="1" w:styleId="RodapChar">
    <w:name w:val="Rodapé Char"/>
    <w:link w:val="Rodap"/>
    <w:uiPriority w:val="99"/>
    <w:rsid w:val="00C631BC"/>
    <w:rPr>
      <w:rFonts w:ascii="Garamond" w:hAnsi="Garamond"/>
      <w:sz w:val="26"/>
    </w:rPr>
  </w:style>
  <w:style w:type="paragraph" w:styleId="Ttulo">
    <w:name w:val="Title"/>
    <w:basedOn w:val="Normal"/>
    <w:link w:val="TtuloChar"/>
    <w:qFormat/>
    <w:rsid w:val="008652B6"/>
    <w:pPr>
      <w:jc w:val="center"/>
    </w:pPr>
    <w:rPr>
      <w:rFonts w:ascii="Times New Roman" w:hAnsi="Times New Roman"/>
      <w:sz w:val="24"/>
    </w:rPr>
  </w:style>
  <w:style w:type="character" w:customStyle="1" w:styleId="TtuloChar">
    <w:name w:val="Título Char"/>
    <w:basedOn w:val="Fontepargpadro"/>
    <w:link w:val="Ttulo"/>
    <w:rsid w:val="00993BFD"/>
    <w:rPr>
      <w:sz w:val="24"/>
    </w:rPr>
  </w:style>
  <w:style w:type="paragraph" w:styleId="Corpodetexto2">
    <w:name w:val="Body Text 2"/>
    <w:basedOn w:val="Normal"/>
    <w:link w:val="Corpodetexto2Char"/>
    <w:rsid w:val="008652B6"/>
    <w:pPr>
      <w:jc w:val="both"/>
    </w:pPr>
    <w:rPr>
      <w:rFonts w:ascii="Times New Roman" w:hAnsi="Times New Roman"/>
      <w:sz w:val="24"/>
    </w:rPr>
  </w:style>
  <w:style w:type="character" w:styleId="Hyperlink">
    <w:name w:val="Hyperlink"/>
    <w:rsid w:val="00C631BC"/>
    <w:rPr>
      <w:color w:val="0000FF"/>
      <w:u w:val="single"/>
    </w:rPr>
  </w:style>
  <w:style w:type="paragraph" w:styleId="NormalWeb">
    <w:name w:val="Normal (Web)"/>
    <w:basedOn w:val="Normal"/>
    <w:uiPriority w:val="99"/>
    <w:rsid w:val="00B30736"/>
    <w:pPr>
      <w:spacing w:before="100" w:beforeAutospacing="1" w:after="100" w:afterAutospacing="1"/>
    </w:pPr>
    <w:rPr>
      <w:rFonts w:ascii="Times New Roman" w:hAnsi="Times New Roman"/>
      <w:sz w:val="24"/>
      <w:szCs w:val="24"/>
    </w:rPr>
  </w:style>
  <w:style w:type="character" w:styleId="Forte">
    <w:name w:val="Strong"/>
    <w:qFormat/>
    <w:rsid w:val="00B30736"/>
    <w:rPr>
      <w:b/>
      <w:bCs/>
    </w:rPr>
  </w:style>
  <w:style w:type="paragraph" w:styleId="Citao">
    <w:name w:val="Quote"/>
    <w:basedOn w:val="Normal"/>
    <w:next w:val="Normal"/>
    <w:link w:val="CitaoChar"/>
    <w:uiPriority w:val="29"/>
    <w:qFormat/>
    <w:rsid w:val="00546502"/>
    <w:rPr>
      <w:i/>
      <w:iCs/>
      <w:color w:val="000000"/>
    </w:rPr>
  </w:style>
  <w:style w:type="character" w:customStyle="1" w:styleId="CitaoChar">
    <w:name w:val="Citação Char"/>
    <w:link w:val="Citao"/>
    <w:uiPriority w:val="29"/>
    <w:rsid w:val="00546502"/>
    <w:rPr>
      <w:rFonts w:ascii="Garamond" w:hAnsi="Garamond"/>
      <w:i/>
      <w:iCs/>
      <w:color w:val="000000"/>
      <w:sz w:val="26"/>
    </w:rPr>
  </w:style>
  <w:style w:type="character" w:styleId="nfase">
    <w:name w:val="Emphasis"/>
    <w:uiPriority w:val="20"/>
    <w:qFormat/>
    <w:rsid w:val="009C1BDE"/>
    <w:rPr>
      <w:i/>
      <w:iCs/>
    </w:rPr>
  </w:style>
  <w:style w:type="paragraph" w:styleId="PargrafodaLista">
    <w:name w:val="List Paragraph"/>
    <w:basedOn w:val="Normal"/>
    <w:uiPriority w:val="34"/>
    <w:qFormat/>
    <w:rsid w:val="005028B5"/>
    <w:pPr>
      <w:spacing w:after="200" w:line="276" w:lineRule="auto"/>
      <w:ind w:left="720"/>
      <w:contextualSpacing/>
    </w:pPr>
    <w:rPr>
      <w:rFonts w:ascii="Calibri" w:eastAsia="Calibri" w:hAnsi="Calibri"/>
    </w:rPr>
  </w:style>
  <w:style w:type="table" w:styleId="Tabelacomefeitos3D2">
    <w:name w:val="Table 3D effects 2"/>
    <w:basedOn w:val="Tabelanormal"/>
    <w:rsid w:val="008F576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Mdia2-nfase1">
    <w:name w:val="Medium List 2 Accent 1"/>
    <w:basedOn w:val="Tabelanormal"/>
    <w:uiPriority w:val="66"/>
    <w:rsid w:val="00D425F6"/>
    <w:rPr>
      <w:rFonts w:ascii="Cambria" w:hAnsi="Cambria"/>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radeMdia3-nfase3">
    <w:name w:val="Medium Grid 3 Accent 3"/>
    <w:basedOn w:val="Tabelanormal"/>
    <w:uiPriority w:val="69"/>
    <w:rsid w:val="00AE36F2"/>
    <w:pPr>
      <w:jc w:val="both"/>
    </w:pPr>
    <w:rPr>
      <w:rFonts w:ascii="Calibri" w:eastAsia="Calibri"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elacomgrade">
    <w:name w:val="Table Grid"/>
    <w:basedOn w:val="Tabelanormal"/>
    <w:rsid w:val="00F85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adeMdia3-nfase1">
    <w:name w:val="Medium Grid 3 Accent 1"/>
    <w:basedOn w:val="Tabelanormal"/>
    <w:uiPriority w:val="69"/>
    <w:rsid w:val="00F85A8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adeMdia3-nfase5">
    <w:name w:val="Medium Grid 3 Accent 5"/>
    <w:basedOn w:val="Tabelanormal"/>
    <w:uiPriority w:val="69"/>
    <w:rsid w:val="00120C1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acomgrade8">
    <w:name w:val="Table Grid 8"/>
    <w:basedOn w:val="Tabelanormal"/>
    <w:rsid w:val="005214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debalo">
    <w:name w:val="Balloon Text"/>
    <w:basedOn w:val="Normal"/>
    <w:link w:val="TextodebaloChar"/>
    <w:rsid w:val="00765F9B"/>
    <w:rPr>
      <w:rFonts w:ascii="Tahoma" w:hAnsi="Tahoma"/>
      <w:sz w:val="16"/>
      <w:szCs w:val="16"/>
    </w:rPr>
  </w:style>
  <w:style w:type="character" w:customStyle="1" w:styleId="TextodebaloChar">
    <w:name w:val="Texto de balão Char"/>
    <w:link w:val="Textodebalo"/>
    <w:rsid w:val="00765F9B"/>
    <w:rPr>
      <w:rFonts w:ascii="Tahoma" w:hAnsi="Tahoma" w:cs="Tahoma"/>
      <w:sz w:val="16"/>
      <w:szCs w:val="16"/>
    </w:rPr>
  </w:style>
  <w:style w:type="paragraph" w:styleId="Corpodetexto">
    <w:name w:val="Body Text"/>
    <w:basedOn w:val="Normal"/>
    <w:link w:val="CorpodetextoChar"/>
    <w:uiPriority w:val="99"/>
    <w:qFormat/>
    <w:rsid w:val="00993BFD"/>
    <w:pPr>
      <w:spacing w:after="120"/>
    </w:pPr>
  </w:style>
  <w:style w:type="character" w:customStyle="1" w:styleId="CorpodetextoChar">
    <w:name w:val="Corpo de texto Char"/>
    <w:basedOn w:val="Fontepargpadro"/>
    <w:link w:val="Corpodetexto"/>
    <w:uiPriority w:val="99"/>
    <w:rsid w:val="00993BFD"/>
    <w:rPr>
      <w:rFonts w:ascii="Garamond" w:hAnsi="Garamond"/>
      <w:sz w:val="26"/>
    </w:rPr>
  </w:style>
  <w:style w:type="paragraph" w:customStyle="1" w:styleId="Default">
    <w:name w:val="Default"/>
    <w:rsid w:val="00BF622E"/>
    <w:pPr>
      <w:autoSpaceDE w:val="0"/>
      <w:autoSpaceDN w:val="0"/>
      <w:adjustRightInd w:val="0"/>
    </w:pPr>
    <w:rPr>
      <w:rFonts w:ascii="Century Gothic" w:eastAsiaTheme="minorHAnsi" w:hAnsi="Century Gothic" w:cs="Century Gothic"/>
      <w:color w:val="000000"/>
      <w:sz w:val="24"/>
      <w:szCs w:val="24"/>
      <w:lang w:eastAsia="en-US"/>
    </w:rPr>
  </w:style>
  <w:style w:type="table" w:customStyle="1" w:styleId="Tabelacomgrade1">
    <w:name w:val="Tabela com grade1"/>
    <w:basedOn w:val="Tabelanormal"/>
    <w:next w:val="Tabelacomgrade"/>
    <w:uiPriority w:val="59"/>
    <w:rsid w:val="00BF622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21">
    <w:name w:val="Título 21"/>
    <w:basedOn w:val="Normal"/>
    <w:uiPriority w:val="1"/>
    <w:qFormat/>
    <w:rsid w:val="005D342B"/>
    <w:pPr>
      <w:ind w:left="119"/>
      <w:outlineLvl w:val="2"/>
    </w:pPr>
    <w:rPr>
      <w:rFonts w:ascii="Courier New" w:eastAsia="Courier New" w:hAnsi="Courier New"/>
      <w:b/>
      <w:bCs/>
      <w:sz w:val="20"/>
      <w:szCs w:val="20"/>
    </w:rPr>
  </w:style>
  <w:style w:type="paragraph" w:customStyle="1" w:styleId="western">
    <w:name w:val="western"/>
    <w:basedOn w:val="Normal"/>
    <w:rsid w:val="005D342B"/>
    <w:pPr>
      <w:widowControl/>
      <w:spacing w:before="280" w:after="119"/>
    </w:pPr>
    <w:rPr>
      <w:rFonts w:ascii="Times New Roman" w:eastAsia="Times New Roman" w:hAnsi="Times New Roman" w:cs="Times New Roman"/>
      <w:kern w:val="2"/>
      <w:sz w:val="24"/>
      <w:szCs w:val="24"/>
      <w:lang w:eastAsia="zh-CN"/>
    </w:rPr>
  </w:style>
  <w:style w:type="character" w:styleId="TextodoEspaoReservado">
    <w:name w:val="Placeholder Text"/>
    <w:basedOn w:val="Fontepargpadro"/>
    <w:uiPriority w:val="99"/>
    <w:semiHidden/>
    <w:rsid w:val="00F35E39"/>
    <w:rPr>
      <w:color w:val="808080"/>
    </w:rPr>
  </w:style>
  <w:style w:type="paragraph" w:customStyle="1" w:styleId="Standard">
    <w:name w:val="Standard"/>
    <w:rsid w:val="00F35E39"/>
    <w:pPr>
      <w:suppressAutoHyphens/>
    </w:pPr>
    <w:rPr>
      <w:kern w:val="2"/>
      <w:sz w:val="24"/>
      <w:szCs w:val="24"/>
      <w:lang w:eastAsia="zh-CN"/>
    </w:rPr>
  </w:style>
  <w:style w:type="table" w:customStyle="1" w:styleId="TableNormal">
    <w:name w:val="Table Normal"/>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910B72"/>
    <w:pPr>
      <w:spacing w:before="95"/>
      <w:ind w:left="155"/>
      <w:outlineLvl w:val="1"/>
    </w:pPr>
    <w:rPr>
      <w:rFonts w:ascii="Courier New" w:eastAsia="Courier New" w:hAnsi="Courier New"/>
      <w:u w:val="single"/>
    </w:rPr>
  </w:style>
  <w:style w:type="paragraph" w:customStyle="1" w:styleId="TableParagraph">
    <w:name w:val="Table Paragraph"/>
    <w:basedOn w:val="Normal"/>
    <w:uiPriority w:val="1"/>
    <w:qFormat/>
    <w:rsid w:val="00910B72"/>
  </w:style>
  <w:style w:type="character" w:customStyle="1" w:styleId="st1">
    <w:name w:val="st1"/>
    <w:rsid w:val="00910B72"/>
  </w:style>
  <w:style w:type="paragraph" w:customStyle="1" w:styleId="SemEspaamento1">
    <w:name w:val="Sem Espaçamento1"/>
    <w:rsid w:val="00910B72"/>
    <w:pPr>
      <w:suppressAutoHyphens/>
    </w:pPr>
    <w:rPr>
      <w:rFonts w:eastAsia="Calibri"/>
      <w:kern w:val="2"/>
      <w:sz w:val="24"/>
      <w:szCs w:val="24"/>
      <w:lang w:eastAsia="zh-CN"/>
    </w:rPr>
  </w:style>
  <w:style w:type="character" w:customStyle="1" w:styleId="RodapChar2">
    <w:name w:val="Rodapé Char2"/>
    <w:basedOn w:val="Fontepargpadro"/>
    <w:semiHidden/>
    <w:rsid w:val="00910B72"/>
    <w:rPr>
      <w:lang w:val="pt-BR" w:eastAsia="pt-BR" w:bidi="ar-SA"/>
    </w:rPr>
  </w:style>
  <w:style w:type="paragraph" w:styleId="Textodenotaderodap">
    <w:name w:val="footnote text"/>
    <w:basedOn w:val="Normal"/>
    <w:link w:val="TextodenotaderodapChar"/>
    <w:semiHidden/>
    <w:rsid w:val="00910B72"/>
    <w:pPr>
      <w:widowControl/>
      <w:spacing w:after="200" w:line="276" w:lineRule="auto"/>
    </w:pPr>
    <w:rPr>
      <w:rFonts w:ascii="Calibri" w:eastAsia="Times New Roman" w:hAnsi="Calibri" w:cs="Times New Roman"/>
      <w:sz w:val="20"/>
      <w:szCs w:val="20"/>
    </w:rPr>
  </w:style>
  <w:style w:type="character" w:customStyle="1" w:styleId="TextodenotaderodapChar">
    <w:name w:val="Texto de nota de rodapé Char"/>
    <w:basedOn w:val="Fontepargpadro"/>
    <w:link w:val="Textodenotaderodap"/>
    <w:semiHidden/>
    <w:rsid w:val="00910B72"/>
    <w:rPr>
      <w:rFonts w:ascii="Calibri" w:hAnsi="Calibri"/>
      <w:lang w:eastAsia="en-US"/>
    </w:rPr>
  </w:style>
  <w:style w:type="character" w:styleId="Refdenotaderodap">
    <w:name w:val="footnote reference"/>
    <w:basedOn w:val="Fontepargpadro"/>
    <w:semiHidden/>
    <w:rsid w:val="00910B72"/>
    <w:rPr>
      <w:vertAlign w:val="superscript"/>
    </w:rPr>
  </w:style>
  <w:style w:type="paragraph" w:customStyle="1" w:styleId="yiv6422023043msobodytext">
    <w:name w:val="yiv6422023043msobodytext"/>
    <w:basedOn w:val="Normal"/>
    <w:rsid w:val="00910B72"/>
    <w:pPr>
      <w:widowControl/>
      <w:spacing w:before="100" w:beforeAutospacing="1" w:after="100" w:afterAutospacing="1"/>
    </w:pPr>
    <w:rPr>
      <w:rFonts w:ascii="Times New Roman" w:hAnsi="Times New Roman" w:cs="Times New Roman"/>
      <w:sz w:val="24"/>
      <w:szCs w:val="24"/>
      <w:lang w:eastAsia="pt-BR"/>
    </w:rPr>
  </w:style>
  <w:style w:type="paragraph" w:customStyle="1" w:styleId="Normal0">
    <w:name w:val="[Normal]"/>
    <w:uiPriority w:val="99"/>
    <w:rsid w:val="00910B72"/>
    <w:pPr>
      <w:widowControl w:val="0"/>
      <w:autoSpaceDE w:val="0"/>
      <w:autoSpaceDN w:val="0"/>
      <w:adjustRightInd w:val="0"/>
    </w:pPr>
    <w:rPr>
      <w:rFonts w:ascii="Arial" w:hAnsi="Arial" w:cs="Arial"/>
      <w:sz w:val="24"/>
      <w:szCs w:val="24"/>
    </w:rPr>
  </w:style>
  <w:style w:type="table" w:customStyle="1" w:styleId="TableNormal1">
    <w:name w:val="Table Normal1"/>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Corpodetexto3">
    <w:name w:val="Body Text 3"/>
    <w:basedOn w:val="Normal"/>
    <w:link w:val="Corpodetexto3Char"/>
    <w:rsid w:val="0083095A"/>
    <w:pPr>
      <w:widowControl/>
      <w:spacing w:after="120"/>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83095A"/>
    <w:rPr>
      <w:sz w:val="16"/>
      <w:szCs w:val="16"/>
    </w:rPr>
  </w:style>
  <w:style w:type="table" w:customStyle="1" w:styleId="Tabelacomgrade2">
    <w:name w:val="Tabela com grade2"/>
    <w:basedOn w:val="Tabelanormal"/>
    <w:next w:val="Tabelacomgrade"/>
    <w:uiPriority w:val="39"/>
    <w:rsid w:val="00D05F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qFormat/>
    <w:rsid w:val="00973FE7"/>
    <w:pPr>
      <w:widowControl w:val="0"/>
    </w:pPr>
    <w:rPr>
      <w:rFonts w:asciiTheme="minorHAnsi" w:eastAsiaTheme="minorHAnsi" w:hAnsiTheme="minorHAnsi" w:cstheme="minorBidi"/>
      <w:sz w:val="22"/>
      <w:szCs w:val="22"/>
      <w:lang w:val="en-US" w:eastAsia="en-US"/>
    </w:rPr>
  </w:style>
  <w:style w:type="character" w:customStyle="1" w:styleId="Ttulo3Char">
    <w:name w:val="Título 3 Char"/>
    <w:basedOn w:val="Fontepargpadro"/>
    <w:link w:val="Ttulo3"/>
    <w:semiHidden/>
    <w:rsid w:val="00EB722A"/>
    <w:rPr>
      <w:rFonts w:asciiTheme="majorHAnsi" w:eastAsiaTheme="majorEastAsia" w:hAnsiTheme="majorHAnsi" w:cstheme="majorBidi"/>
      <w:b/>
      <w:bCs/>
      <w:color w:val="4F81BD" w:themeColor="accent1"/>
      <w:sz w:val="22"/>
      <w:szCs w:val="22"/>
      <w:lang w:val="en-US" w:eastAsia="en-US"/>
    </w:rPr>
  </w:style>
  <w:style w:type="paragraph" w:styleId="Recuodecorpodetexto">
    <w:name w:val="Body Text Indent"/>
    <w:basedOn w:val="Normal"/>
    <w:link w:val="RecuodecorpodetextoChar"/>
    <w:unhideWhenUsed/>
    <w:rsid w:val="00EB722A"/>
    <w:pPr>
      <w:widowControl/>
      <w:spacing w:after="120" w:line="259" w:lineRule="auto"/>
      <w:ind w:left="283"/>
    </w:pPr>
  </w:style>
  <w:style w:type="character" w:customStyle="1" w:styleId="RecuodecorpodetextoChar">
    <w:name w:val="Recuo de corpo de texto Char"/>
    <w:basedOn w:val="Fontepargpadro"/>
    <w:link w:val="Recuodecorpodetexto"/>
    <w:rsid w:val="00EB722A"/>
    <w:rPr>
      <w:rFonts w:asciiTheme="minorHAnsi" w:eastAsiaTheme="minorHAnsi" w:hAnsiTheme="minorHAnsi" w:cstheme="minorBidi"/>
      <w:sz w:val="22"/>
      <w:szCs w:val="22"/>
      <w:lang w:eastAsia="en-US"/>
    </w:rPr>
  </w:style>
  <w:style w:type="character" w:customStyle="1" w:styleId="Ttulo6Char">
    <w:name w:val="Título 6 Char"/>
    <w:basedOn w:val="Fontepargpadro"/>
    <w:link w:val="Ttulo6"/>
    <w:semiHidden/>
    <w:rsid w:val="007D24F4"/>
    <w:rPr>
      <w:rFonts w:asciiTheme="majorHAnsi" w:eastAsiaTheme="majorEastAsia" w:hAnsiTheme="majorHAnsi" w:cstheme="majorBidi"/>
      <w:i/>
      <w:iCs/>
      <w:color w:val="243F60" w:themeColor="accent1" w:themeShade="7F"/>
      <w:sz w:val="22"/>
      <w:szCs w:val="22"/>
      <w:lang w:eastAsia="en-US"/>
    </w:rPr>
  </w:style>
  <w:style w:type="character" w:customStyle="1" w:styleId="Ttulo1Char">
    <w:name w:val="Título 1 Char"/>
    <w:basedOn w:val="Fontepargpadro"/>
    <w:link w:val="Ttulo1"/>
    <w:rsid w:val="007D24F4"/>
    <w:rPr>
      <w:rFonts w:eastAsiaTheme="minorHAnsi" w:cstheme="minorBidi"/>
      <w:b/>
      <w:sz w:val="28"/>
      <w:szCs w:val="22"/>
      <w:u w:val="single"/>
      <w:lang w:val="en-US" w:eastAsia="en-US"/>
    </w:rPr>
  </w:style>
  <w:style w:type="character" w:customStyle="1" w:styleId="Corpodetexto2Char">
    <w:name w:val="Corpo de texto 2 Char"/>
    <w:basedOn w:val="Fontepargpadro"/>
    <w:link w:val="Corpodetexto2"/>
    <w:rsid w:val="007D24F4"/>
    <w:rPr>
      <w:rFonts w:eastAsiaTheme="minorHAnsi" w:cstheme="minorBidi"/>
      <w:sz w:val="24"/>
      <w:szCs w:val="22"/>
      <w:lang w:val="en-US" w:eastAsia="en-US"/>
    </w:rPr>
  </w:style>
  <w:style w:type="paragraph" w:styleId="TextosemFormatao">
    <w:name w:val="Plain Text"/>
    <w:basedOn w:val="Normal"/>
    <w:link w:val="TextosemFormataoChar"/>
    <w:semiHidden/>
    <w:unhideWhenUsed/>
    <w:rsid w:val="007D24F4"/>
    <w:rPr>
      <w:rFonts w:ascii="Consolas" w:hAnsi="Consolas" w:cs="Consolas"/>
      <w:sz w:val="21"/>
      <w:szCs w:val="21"/>
    </w:rPr>
  </w:style>
  <w:style w:type="character" w:customStyle="1" w:styleId="TextosemFormataoChar">
    <w:name w:val="Texto sem Formatação Char"/>
    <w:basedOn w:val="Fontepargpadro"/>
    <w:link w:val="TextosemFormatao"/>
    <w:semiHidden/>
    <w:rsid w:val="007D24F4"/>
    <w:rPr>
      <w:rFonts w:ascii="Consolas" w:eastAsiaTheme="minorHAnsi" w:hAnsi="Consolas" w:cs="Consolas"/>
      <w:sz w:val="21"/>
      <w:szCs w:val="21"/>
      <w:lang w:eastAsia="en-US"/>
    </w:rPr>
  </w:style>
  <w:style w:type="paragraph" w:customStyle="1" w:styleId="msonormal0">
    <w:name w:val="msonormal"/>
    <w:basedOn w:val="Normal"/>
    <w:rsid w:val="007D24F4"/>
    <w:pPr>
      <w:widowControl/>
      <w:spacing w:before="100" w:beforeAutospacing="1" w:after="100" w:afterAutospacing="1"/>
    </w:pPr>
    <w:rPr>
      <w:rFonts w:ascii="Times New Roman" w:eastAsia="Times New Roman" w:hAnsi="Times New Roman" w:cs="Times New Roman"/>
      <w:sz w:val="24"/>
      <w:szCs w:val="24"/>
      <w:lang w:eastAsia="pt-BR"/>
    </w:rPr>
  </w:style>
  <w:style w:type="paragraph" w:customStyle="1" w:styleId="xl66">
    <w:name w:val="xl66"/>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7">
    <w:name w:val="xl67"/>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8">
    <w:name w:val="xl68"/>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9">
    <w:name w:val="xl69"/>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70">
    <w:name w:val="xl70"/>
    <w:basedOn w:val="Normal"/>
    <w:rsid w:val="007D24F4"/>
    <w:pPr>
      <w:widowControl/>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character" w:styleId="HiperlinkVisitado">
    <w:name w:val="FollowedHyperlink"/>
    <w:basedOn w:val="Fontepargpadro"/>
    <w:uiPriority w:val="99"/>
    <w:semiHidden/>
    <w:unhideWhenUsed/>
    <w:rsid w:val="000B11AC"/>
    <w:rPr>
      <w:color w:val="800080"/>
      <w:u w:val="single"/>
    </w:rPr>
  </w:style>
  <w:style w:type="paragraph" w:customStyle="1" w:styleId="xl71">
    <w:name w:val="xl71"/>
    <w:basedOn w:val="Normal"/>
    <w:rsid w:val="000B11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pt-BR"/>
    </w:rPr>
  </w:style>
  <w:style w:type="character" w:customStyle="1" w:styleId="Ttulo4Char">
    <w:name w:val="Título 4 Char"/>
    <w:basedOn w:val="Fontepargpadro"/>
    <w:link w:val="Ttulo4"/>
    <w:semiHidden/>
    <w:rsid w:val="00104252"/>
    <w:rPr>
      <w:rFonts w:asciiTheme="majorHAnsi" w:eastAsiaTheme="majorEastAsia" w:hAnsiTheme="majorHAnsi" w:cstheme="majorBidi"/>
      <w:i/>
      <w:iCs/>
      <w:color w:val="365F91" w:themeColor="accent1" w:themeShade="BF"/>
      <w:sz w:val="24"/>
      <w:szCs w:val="24"/>
    </w:rPr>
  </w:style>
  <w:style w:type="paragraph" w:customStyle="1" w:styleId="Nvel2">
    <w:name w:val="Nível 2"/>
    <w:basedOn w:val="Normal"/>
    <w:next w:val="Normal"/>
    <w:rsid w:val="00104252"/>
    <w:pPr>
      <w:widowControl/>
      <w:spacing w:after="120"/>
      <w:jc w:val="both"/>
    </w:pPr>
    <w:rPr>
      <w:rFonts w:ascii="Arial" w:eastAsiaTheme="minorEastAsia" w:hAnsi="Arial" w:cs="Times New Roman"/>
      <w:b/>
      <w:sz w:val="24"/>
      <w:szCs w:val="20"/>
      <w:lang w:eastAsia="pt-BR"/>
    </w:rPr>
  </w:style>
  <w:style w:type="character" w:customStyle="1" w:styleId="normalchar1">
    <w:name w:val="normal__char1"/>
    <w:rsid w:val="00104252"/>
    <w:rPr>
      <w:rFonts w:ascii="Arial" w:hAnsi="Arial" w:cs="Arial" w:hint="default"/>
      <w:strike w:val="0"/>
      <w:dstrike w:val="0"/>
      <w:sz w:val="24"/>
      <w:szCs w:val="24"/>
      <w:u w:val="none"/>
      <w:effect w:val="none"/>
    </w:rPr>
  </w:style>
  <w:style w:type="character" w:customStyle="1" w:styleId="apple-style-span">
    <w:name w:val="apple-style-span"/>
    <w:basedOn w:val="Fontepargpadro"/>
    <w:rsid w:val="00104252"/>
  </w:style>
  <w:style w:type="paragraph" w:styleId="Commarcadores5">
    <w:name w:val="List Bullet 5"/>
    <w:basedOn w:val="Normal"/>
    <w:rsid w:val="00104252"/>
    <w:pPr>
      <w:widowControl/>
      <w:numPr>
        <w:numId w:val="2"/>
      </w:numPr>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10425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sz w:val="26"/>
      <w:szCs w:val="20"/>
    </w:rPr>
  </w:style>
  <w:style w:type="character" w:customStyle="1" w:styleId="citao2Char">
    <w:name w:val="citação 2 Char"/>
    <w:basedOn w:val="CitaoChar"/>
    <w:link w:val="citao2"/>
    <w:rsid w:val="00104252"/>
    <w:rPr>
      <w:rFonts w:ascii="Arial" w:eastAsia="Calibri" w:hAnsi="Arial" w:cs="Tahoma"/>
      <w:i/>
      <w:iCs/>
      <w:color w:val="000000"/>
      <w:sz w:val="26"/>
      <w:shd w:val="clear" w:color="auto" w:fill="FFFFCC"/>
      <w:lang w:eastAsia="en-US"/>
    </w:rPr>
  </w:style>
  <w:style w:type="numbering" w:customStyle="1" w:styleId="Estilo1">
    <w:name w:val="Estilo1"/>
    <w:uiPriority w:val="99"/>
    <w:rsid w:val="00104252"/>
    <w:pPr>
      <w:numPr>
        <w:numId w:val="3"/>
      </w:numPr>
    </w:pPr>
  </w:style>
  <w:style w:type="numbering" w:customStyle="1" w:styleId="Estilo2">
    <w:name w:val="Estilo2"/>
    <w:uiPriority w:val="99"/>
    <w:rsid w:val="00104252"/>
    <w:pPr>
      <w:numPr>
        <w:numId w:val="4"/>
      </w:numPr>
    </w:pPr>
  </w:style>
  <w:style w:type="numbering" w:customStyle="1" w:styleId="Estilo3">
    <w:name w:val="Estilo3"/>
    <w:uiPriority w:val="99"/>
    <w:rsid w:val="00104252"/>
    <w:pPr>
      <w:numPr>
        <w:numId w:val="5"/>
      </w:numPr>
    </w:pPr>
  </w:style>
  <w:style w:type="numbering" w:customStyle="1" w:styleId="Estilo4">
    <w:name w:val="Estilo4"/>
    <w:uiPriority w:val="99"/>
    <w:rsid w:val="00104252"/>
    <w:pPr>
      <w:numPr>
        <w:numId w:val="6"/>
      </w:numPr>
    </w:pPr>
  </w:style>
  <w:style w:type="numbering" w:customStyle="1" w:styleId="Estilo5">
    <w:name w:val="Estilo5"/>
    <w:uiPriority w:val="99"/>
    <w:rsid w:val="00104252"/>
    <w:pPr>
      <w:numPr>
        <w:numId w:val="7"/>
      </w:numPr>
    </w:pPr>
  </w:style>
  <w:style w:type="numbering" w:customStyle="1" w:styleId="Estilo6">
    <w:name w:val="Estilo6"/>
    <w:uiPriority w:val="99"/>
    <w:rsid w:val="00104252"/>
    <w:pPr>
      <w:numPr>
        <w:numId w:val="8"/>
      </w:numPr>
    </w:pPr>
  </w:style>
  <w:style w:type="character" w:styleId="Refdecomentrio">
    <w:name w:val="annotation reference"/>
    <w:basedOn w:val="Fontepargpadro"/>
    <w:uiPriority w:val="99"/>
    <w:unhideWhenUsed/>
    <w:rsid w:val="00104252"/>
    <w:rPr>
      <w:sz w:val="16"/>
      <w:szCs w:val="16"/>
    </w:rPr>
  </w:style>
  <w:style w:type="paragraph" w:styleId="Textodecomentrio">
    <w:name w:val="annotation text"/>
    <w:basedOn w:val="Normal"/>
    <w:link w:val="TextodecomentrioChar"/>
    <w:uiPriority w:val="99"/>
    <w:unhideWhenUsed/>
    <w:rsid w:val="00104252"/>
    <w:pPr>
      <w:widowControl/>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rsid w:val="00104252"/>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semiHidden/>
    <w:unhideWhenUsed/>
    <w:rsid w:val="00104252"/>
    <w:rPr>
      <w:b/>
      <w:bCs/>
    </w:rPr>
  </w:style>
  <w:style w:type="character" w:customStyle="1" w:styleId="AssuntodocomentrioChar">
    <w:name w:val="Assunto do comentário Char"/>
    <w:basedOn w:val="TextodecomentrioChar"/>
    <w:link w:val="Assuntodocomentrio"/>
    <w:semiHidden/>
    <w:rsid w:val="00104252"/>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104252"/>
    <w:pPr>
      <w:keepLines/>
      <w:widowControl/>
      <w:numPr>
        <w:numId w:val="1"/>
      </w:numPr>
      <w:tabs>
        <w:tab w:val="left" w:pos="567"/>
      </w:tabs>
      <w:spacing w:before="240"/>
      <w:jc w:val="both"/>
    </w:pPr>
    <w:rPr>
      <w:rFonts w:ascii="Ecofont_Spranq_eco_Sans" w:eastAsiaTheme="majorEastAsia" w:hAnsi="Ecofont_Spranq_eco_Sans" w:cs="Times New Roman"/>
      <w:bCs/>
      <w:color w:val="000000"/>
      <w:sz w:val="24"/>
      <w:szCs w:val="20"/>
      <w:u w:val="none"/>
      <w:lang w:eastAsia="pt-BR"/>
    </w:rPr>
  </w:style>
  <w:style w:type="paragraph" w:customStyle="1" w:styleId="Nivel01Titulo">
    <w:name w:val="Nivel_01_Titulo"/>
    <w:basedOn w:val="Nivel01"/>
    <w:link w:val="Nivel01TituloChar"/>
    <w:rsid w:val="00104252"/>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104252"/>
    <w:rPr>
      <w:rFonts w:ascii="Ecofont_Spranq_eco_Sans" w:eastAsiaTheme="majorEastAsia" w:hAnsi="Ecofont_Spranq_eco_Sans"/>
      <w:b/>
      <w:bCs/>
      <w:color w:val="000000"/>
      <w:sz w:val="24"/>
    </w:rPr>
  </w:style>
  <w:style w:type="character" w:customStyle="1" w:styleId="Nivel01TituloChar">
    <w:name w:val="Nivel_01_Titulo Char"/>
    <w:basedOn w:val="Nivel01Char"/>
    <w:link w:val="Nivel01Titulo"/>
    <w:rsid w:val="00104252"/>
    <w:rPr>
      <w:rFonts w:ascii="Ecofont_Spranq_eco_Sans" w:eastAsiaTheme="majorEastAsia" w:hAnsi="Ecofont_Spranq_eco_Sans" w:cstheme="majorBidi"/>
      <w:b/>
      <w:bCs/>
      <w:color w:val="000000" w:themeColor="text1"/>
      <w:spacing w:val="5"/>
      <w:kern w:val="28"/>
      <w:sz w:val="52"/>
      <w:szCs w:val="52"/>
    </w:rPr>
  </w:style>
  <w:style w:type="paragraph" w:customStyle="1" w:styleId="PADRO">
    <w:name w:val="PADRÃO"/>
    <w:rsid w:val="0010425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10425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10425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lang w:eastAsia="pt-BR"/>
    </w:rPr>
  </w:style>
  <w:style w:type="paragraph" w:customStyle="1" w:styleId="paragraph">
    <w:name w:val="paragraph"/>
    <w:basedOn w:val="Normal"/>
    <w:rsid w:val="0010425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104252"/>
  </w:style>
  <w:style w:type="character" w:customStyle="1" w:styleId="eop">
    <w:name w:val="eop"/>
    <w:basedOn w:val="Fontepargpadro"/>
    <w:rsid w:val="00104252"/>
  </w:style>
  <w:style w:type="character" w:customStyle="1" w:styleId="spellingerror">
    <w:name w:val="spellingerror"/>
    <w:basedOn w:val="Fontepargpadro"/>
    <w:rsid w:val="00104252"/>
  </w:style>
  <w:style w:type="paragraph" w:customStyle="1" w:styleId="Nivel10">
    <w:name w:val="Nivel1"/>
    <w:basedOn w:val="Ttulo1"/>
    <w:link w:val="Nivel1Char"/>
    <w:qFormat/>
    <w:rsid w:val="00104252"/>
    <w:pPr>
      <w:keepLines/>
      <w:widowControl/>
      <w:spacing w:before="480" w:line="276" w:lineRule="auto"/>
      <w:ind w:left="357" w:hanging="357"/>
      <w:jc w:val="both"/>
    </w:pPr>
    <w:rPr>
      <w:rFonts w:ascii="Arial" w:eastAsiaTheme="majorEastAsia" w:hAnsi="Arial" w:cs="Arial"/>
      <w:color w:val="000000"/>
      <w:szCs w:val="28"/>
      <w:lang w:val="en-US"/>
    </w:rPr>
  </w:style>
  <w:style w:type="character" w:customStyle="1" w:styleId="Nivel1Char">
    <w:name w:val="Nivel1 Char"/>
    <w:basedOn w:val="Ttulo1Char"/>
    <w:link w:val="Nivel10"/>
    <w:rsid w:val="00104252"/>
    <w:rPr>
      <w:rFonts w:ascii="Arial" w:eastAsiaTheme="majorEastAsia" w:hAnsi="Arial" w:cs="Arial"/>
      <w:b/>
      <w:color w:val="000000"/>
      <w:sz w:val="28"/>
      <w:szCs w:val="28"/>
      <w:u w:val="single"/>
      <w:lang w:val="en-US" w:eastAsia="en-US"/>
    </w:rPr>
  </w:style>
  <w:style w:type="paragraph" w:customStyle="1" w:styleId="PargrafodaLista1">
    <w:name w:val="Parágrafo da Lista1"/>
    <w:basedOn w:val="Normal"/>
    <w:qFormat/>
    <w:rsid w:val="00104252"/>
    <w:pPr>
      <w:widowControl/>
      <w:ind w:left="720"/>
    </w:pPr>
    <w:rPr>
      <w:rFonts w:ascii="Ecofont_Spranq_eco_Sans" w:eastAsia="Times New Roman" w:hAnsi="Ecofont_Spranq_eco_Sans" w:cs="Ecofont_Spranq_eco_Sans"/>
      <w:sz w:val="24"/>
      <w:szCs w:val="24"/>
      <w:lang w:eastAsia="pt-BR"/>
    </w:rPr>
  </w:style>
  <w:style w:type="paragraph" w:customStyle="1" w:styleId="Nivel2">
    <w:name w:val="Nivel 2"/>
    <w:link w:val="Nivel2Char"/>
    <w:qFormat/>
    <w:rsid w:val="00104252"/>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04252"/>
    <w:pPr>
      <w:numPr>
        <w:ilvl w:val="0"/>
      </w:numPr>
    </w:pPr>
    <w:rPr>
      <w:rFonts w:cs="Arial"/>
      <w:b/>
    </w:rPr>
  </w:style>
  <w:style w:type="paragraph" w:customStyle="1" w:styleId="Nivel3">
    <w:name w:val="Nivel 3"/>
    <w:basedOn w:val="Nivel2"/>
    <w:qFormat/>
    <w:rsid w:val="00104252"/>
    <w:pPr>
      <w:numPr>
        <w:ilvl w:val="2"/>
      </w:numPr>
    </w:pPr>
    <w:rPr>
      <w:rFonts w:cs="Arial"/>
      <w:color w:val="000000"/>
    </w:rPr>
  </w:style>
  <w:style w:type="paragraph" w:customStyle="1" w:styleId="Nivel4">
    <w:name w:val="Nivel 4"/>
    <w:basedOn w:val="Nivel3"/>
    <w:link w:val="Nivel4Char"/>
    <w:qFormat/>
    <w:rsid w:val="00104252"/>
    <w:pPr>
      <w:numPr>
        <w:ilvl w:val="3"/>
      </w:numPr>
    </w:pPr>
    <w:rPr>
      <w:color w:val="auto"/>
    </w:rPr>
  </w:style>
  <w:style w:type="paragraph" w:customStyle="1" w:styleId="Nivel5">
    <w:name w:val="Nivel 5"/>
    <w:basedOn w:val="Nivel4"/>
    <w:qFormat/>
    <w:rsid w:val="00104252"/>
    <w:pPr>
      <w:numPr>
        <w:ilvl w:val="4"/>
      </w:numPr>
      <w:ind w:left="3348" w:hanging="1080"/>
    </w:pPr>
  </w:style>
  <w:style w:type="character" w:customStyle="1" w:styleId="Nivel4Char">
    <w:name w:val="Nivel 4 Char"/>
    <w:basedOn w:val="Fontepargpadro"/>
    <w:link w:val="Nivel4"/>
    <w:rsid w:val="00104252"/>
    <w:rPr>
      <w:rFonts w:ascii="Ecofont_Spranq_eco_Sans" w:eastAsia="Arial Unicode MS" w:hAnsi="Ecofont_Spranq_eco_Sans" w:cs="Arial"/>
    </w:rPr>
  </w:style>
  <w:style w:type="paragraph" w:customStyle="1" w:styleId="textbody">
    <w:name w:val="textbody"/>
    <w:basedOn w:val="Normal"/>
    <w:rsid w:val="0010425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UnresolvedMention">
    <w:name w:val="Unresolved Mention"/>
    <w:basedOn w:val="Fontepargpadro"/>
    <w:uiPriority w:val="99"/>
    <w:semiHidden/>
    <w:unhideWhenUsed/>
    <w:rsid w:val="00104252"/>
    <w:rPr>
      <w:color w:val="605E5C"/>
      <w:shd w:val="clear" w:color="auto" w:fill="E1DFDD"/>
    </w:rPr>
  </w:style>
  <w:style w:type="paragraph" w:customStyle="1" w:styleId="semestilo">
    <w:name w:val="(sem estilo"/>
    <w:basedOn w:val="Normal"/>
    <w:rsid w:val="00104252"/>
    <w:pPr>
      <w:widowControl/>
    </w:pPr>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BD3358"/>
    <w:pPr>
      <w:widowControl/>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character" w:customStyle="1" w:styleId="Nivel2Char">
    <w:name w:val="Nivel 2 Char"/>
    <w:basedOn w:val="Fontepargpadro"/>
    <w:link w:val="Nivel2"/>
    <w:rsid w:val="00BD3358"/>
    <w:rPr>
      <w:rFonts w:ascii="Ecofont_Spranq_eco_Sans" w:eastAsia="Arial Unicode MS" w:hAnsi="Ecofont_Spranq_eco_Sans"/>
    </w:rPr>
  </w:style>
  <w:style w:type="character" w:customStyle="1" w:styleId="apple-converted-space">
    <w:name w:val="apple-converted-space"/>
    <w:basedOn w:val="Fontepargpadro"/>
    <w:rsid w:val="00BD3358"/>
  </w:style>
  <w:style w:type="character" w:customStyle="1" w:styleId="GradeColorida-nfase1Char">
    <w:name w:val="Grade Colorida - Ênfase 1 Char"/>
    <w:link w:val="GradeColorida-nfase11"/>
    <w:rsid w:val="00454170"/>
    <w:rPr>
      <w:rFonts w:ascii="Ecofont_Spranq_eco_Sans" w:eastAsia="Calibri" w:hAnsi="Ecofont_Spranq_eco_Sans" w:cs="Ecofont_Spranq_eco_Sans"/>
      <w:i/>
      <w:iCs/>
      <w:color w:val="000000"/>
      <w:szCs w:val="24"/>
      <w:shd w:val="clear" w:color="auto" w:fill="FFFFCC"/>
      <w:lang w:val="x-none"/>
    </w:rPr>
  </w:style>
  <w:style w:type="paragraph" w:customStyle="1" w:styleId="GradeColorida-nfase11">
    <w:name w:val="Grade Colorida - Ênfase 11"/>
    <w:basedOn w:val="Normal"/>
    <w:next w:val="Normal"/>
    <w:link w:val="GradeColorida-nfase1Char"/>
    <w:qFormat/>
    <w:rsid w:val="00454170"/>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sz w:val="20"/>
      <w:szCs w:val="24"/>
      <w:lang w:val="x-none" w:eastAsia="pt-BR"/>
    </w:rPr>
  </w:style>
  <w:style w:type="paragraph" w:customStyle="1" w:styleId="ListaColorida-nfase11">
    <w:name w:val="Lista Colorida - Ênfase 11"/>
    <w:basedOn w:val="Normal"/>
    <w:uiPriority w:val="34"/>
    <w:qFormat/>
    <w:rsid w:val="00721E64"/>
    <w:pPr>
      <w:suppressAutoHyphens/>
      <w:ind w:left="720"/>
      <w:contextualSpacing/>
    </w:pPr>
    <w:rPr>
      <w:rFonts w:ascii="Times New Roman" w:eastAsia="Arial Unicode MS" w:hAnsi="Times New Roman" w:cs="Times New Roman"/>
      <w:sz w:val="24"/>
      <w:szCs w:val="20"/>
      <w:lang w:eastAsia="pt-BR"/>
    </w:rPr>
  </w:style>
  <w:style w:type="paragraph" w:styleId="Recuodecorpodetexto2">
    <w:name w:val="Body Text Indent 2"/>
    <w:basedOn w:val="Normal"/>
    <w:link w:val="Recuodecorpodetexto2Char"/>
    <w:semiHidden/>
    <w:unhideWhenUsed/>
    <w:rsid w:val="00D24DFE"/>
    <w:pPr>
      <w:spacing w:after="120" w:line="480" w:lineRule="auto"/>
      <w:ind w:left="283"/>
    </w:pPr>
  </w:style>
  <w:style w:type="character" w:customStyle="1" w:styleId="Recuodecorpodetexto2Char">
    <w:name w:val="Recuo de corpo de texto 2 Char"/>
    <w:basedOn w:val="Fontepargpadro"/>
    <w:link w:val="Recuodecorpodetexto2"/>
    <w:semiHidden/>
    <w:rsid w:val="00D24DFE"/>
    <w:rPr>
      <w:rFonts w:asciiTheme="minorHAnsi" w:eastAsiaTheme="minorHAnsi" w:hAnsiTheme="minorHAnsi" w:cstheme="minorBidi"/>
      <w:sz w:val="22"/>
      <w:szCs w:val="22"/>
      <w:lang w:eastAsia="en-US"/>
    </w:rPr>
  </w:style>
  <w:style w:type="paragraph" w:customStyle="1" w:styleId="texto1">
    <w:name w:val="texto1"/>
    <w:basedOn w:val="Normal"/>
    <w:rsid w:val="004F47E4"/>
    <w:pPr>
      <w:widowControl/>
      <w:spacing w:before="100" w:beforeAutospacing="1" w:after="100" w:afterAutospacing="1"/>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42241">
      <w:bodyDiv w:val="1"/>
      <w:marLeft w:val="0"/>
      <w:marRight w:val="0"/>
      <w:marTop w:val="0"/>
      <w:marBottom w:val="0"/>
      <w:divBdr>
        <w:top w:val="none" w:sz="0" w:space="0" w:color="auto"/>
        <w:left w:val="none" w:sz="0" w:space="0" w:color="auto"/>
        <w:bottom w:val="none" w:sz="0" w:space="0" w:color="auto"/>
        <w:right w:val="none" w:sz="0" w:space="0" w:color="auto"/>
      </w:divBdr>
    </w:div>
    <w:div w:id="152568896">
      <w:bodyDiv w:val="1"/>
      <w:marLeft w:val="0"/>
      <w:marRight w:val="0"/>
      <w:marTop w:val="0"/>
      <w:marBottom w:val="0"/>
      <w:divBdr>
        <w:top w:val="none" w:sz="0" w:space="0" w:color="auto"/>
        <w:left w:val="none" w:sz="0" w:space="0" w:color="auto"/>
        <w:bottom w:val="none" w:sz="0" w:space="0" w:color="auto"/>
        <w:right w:val="none" w:sz="0" w:space="0" w:color="auto"/>
      </w:divBdr>
    </w:div>
    <w:div w:id="245117931">
      <w:bodyDiv w:val="1"/>
      <w:marLeft w:val="0"/>
      <w:marRight w:val="0"/>
      <w:marTop w:val="0"/>
      <w:marBottom w:val="0"/>
      <w:divBdr>
        <w:top w:val="none" w:sz="0" w:space="0" w:color="auto"/>
        <w:left w:val="none" w:sz="0" w:space="0" w:color="auto"/>
        <w:bottom w:val="none" w:sz="0" w:space="0" w:color="auto"/>
        <w:right w:val="none" w:sz="0" w:space="0" w:color="auto"/>
      </w:divBdr>
    </w:div>
    <w:div w:id="255359261">
      <w:bodyDiv w:val="1"/>
      <w:marLeft w:val="0"/>
      <w:marRight w:val="0"/>
      <w:marTop w:val="0"/>
      <w:marBottom w:val="0"/>
      <w:divBdr>
        <w:top w:val="none" w:sz="0" w:space="0" w:color="auto"/>
        <w:left w:val="none" w:sz="0" w:space="0" w:color="auto"/>
        <w:bottom w:val="none" w:sz="0" w:space="0" w:color="auto"/>
        <w:right w:val="none" w:sz="0" w:space="0" w:color="auto"/>
      </w:divBdr>
    </w:div>
    <w:div w:id="368528365">
      <w:bodyDiv w:val="1"/>
      <w:marLeft w:val="0"/>
      <w:marRight w:val="0"/>
      <w:marTop w:val="0"/>
      <w:marBottom w:val="0"/>
      <w:divBdr>
        <w:top w:val="none" w:sz="0" w:space="0" w:color="auto"/>
        <w:left w:val="none" w:sz="0" w:space="0" w:color="auto"/>
        <w:bottom w:val="none" w:sz="0" w:space="0" w:color="auto"/>
        <w:right w:val="none" w:sz="0" w:space="0" w:color="auto"/>
      </w:divBdr>
    </w:div>
    <w:div w:id="487745365">
      <w:bodyDiv w:val="1"/>
      <w:marLeft w:val="0"/>
      <w:marRight w:val="0"/>
      <w:marTop w:val="0"/>
      <w:marBottom w:val="0"/>
      <w:divBdr>
        <w:top w:val="none" w:sz="0" w:space="0" w:color="auto"/>
        <w:left w:val="none" w:sz="0" w:space="0" w:color="auto"/>
        <w:bottom w:val="none" w:sz="0" w:space="0" w:color="auto"/>
        <w:right w:val="none" w:sz="0" w:space="0" w:color="auto"/>
      </w:divBdr>
    </w:div>
    <w:div w:id="511914997">
      <w:bodyDiv w:val="1"/>
      <w:marLeft w:val="0"/>
      <w:marRight w:val="0"/>
      <w:marTop w:val="0"/>
      <w:marBottom w:val="0"/>
      <w:divBdr>
        <w:top w:val="none" w:sz="0" w:space="0" w:color="auto"/>
        <w:left w:val="none" w:sz="0" w:space="0" w:color="auto"/>
        <w:bottom w:val="none" w:sz="0" w:space="0" w:color="auto"/>
        <w:right w:val="none" w:sz="0" w:space="0" w:color="auto"/>
      </w:divBdr>
    </w:div>
    <w:div w:id="525288260">
      <w:bodyDiv w:val="1"/>
      <w:marLeft w:val="0"/>
      <w:marRight w:val="0"/>
      <w:marTop w:val="0"/>
      <w:marBottom w:val="0"/>
      <w:divBdr>
        <w:top w:val="none" w:sz="0" w:space="0" w:color="auto"/>
        <w:left w:val="none" w:sz="0" w:space="0" w:color="auto"/>
        <w:bottom w:val="none" w:sz="0" w:space="0" w:color="auto"/>
        <w:right w:val="none" w:sz="0" w:space="0" w:color="auto"/>
      </w:divBdr>
    </w:div>
    <w:div w:id="585043052">
      <w:bodyDiv w:val="1"/>
      <w:marLeft w:val="0"/>
      <w:marRight w:val="0"/>
      <w:marTop w:val="0"/>
      <w:marBottom w:val="0"/>
      <w:divBdr>
        <w:top w:val="none" w:sz="0" w:space="0" w:color="auto"/>
        <w:left w:val="none" w:sz="0" w:space="0" w:color="auto"/>
        <w:bottom w:val="none" w:sz="0" w:space="0" w:color="auto"/>
        <w:right w:val="none" w:sz="0" w:space="0" w:color="auto"/>
      </w:divBdr>
    </w:div>
    <w:div w:id="595985964">
      <w:bodyDiv w:val="1"/>
      <w:marLeft w:val="0"/>
      <w:marRight w:val="0"/>
      <w:marTop w:val="0"/>
      <w:marBottom w:val="0"/>
      <w:divBdr>
        <w:top w:val="none" w:sz="0" w:space="0" w:color="auto"/>
        <w:left w:val="none" w:sz="0" w:space="0" w:color="auto"/>
        <w:bottom w:val="none" w:sz="0" w:space="0" w:color="auto"/>
        <w:right w:val="none" w:sz="0" w:space="0" w:color="auto"/>
      </w:divBdr>
    </w:div>
    <w:div w:id="717434709">
      <w:bodyDiv w:val="1"/>
      <w:marLeft w:val="0"/>
      <w:marRight w:val="0"/>
      <w:marTop w:val="0"/>
      <w:marBottom w:val="0"/>
      <w:divBdr>
        <w:top w:val="none" w:sz="0" w:space="0" w:color="auto"/>
        <w:left w:val="none" w:sz="0" w:space="0" w:color="auto"/>
        <w:bottom w:val="none" w:sz="0" w:space="0" w:color="auto"/>
        <w:right w:val="none" w:sz="0" w:space="0" w:color="auto"/>
      </w:divBdr>
    </w:div>
    <w:div w:id="721517313">
      <w:bodyDiv w:val="1"/>
      <w:marLeft w:val="0"/>
      <w:marRight w:val="0"/>
      <w:marTop w:val="0"/>
      <w:marBottom w:val="0"/>
      <w:divBdr>
        <w:top w:val="none" w:sz="0" w:space="0" w:color="auto"/>
        <w:left w:val="none" w:sz="0" w:space="0" w:color="auto"/>
        <w:bottom w:val="none" w:sz="0" w:space="0" w:color="auto"/>
        <w:right w:val="none" w:sz="0" w:space="0" w:color="auto"/>
      </w:divBdr>
    </w:div>
    <w:div w:id="742140820">
      <w:bodyDiv w:val="1"/>
      <w:marLeft w:val="0"/>
      <w:marRight w:val="0"/>
      <w:marTop w:val="0"/>
      <w:marBottom w:val="0"/>
      <w:divBdr>
        <w:top w:val="none" w:sz="0" w:space="0" w:color="auto"/>
        <w:left w:val="none" w:sz="0" w:space="0" w:color="auto"/>
        <w:bottom w:val="none" w:sz="0" w:space="0" w:color="auto"/>
        <w:right w:val="none" w:sz="0" w:space="0" w:color="auto"/>
      </w:divBdr>
    </w:div>
    <w:div w:id="766270540">
      <w:bodyDiv w:val="1"/>
      <w:marLeft w:val="0"/>
      <w:marRight w:val="0"/>
      <w:marTop w:val="0"/>
      <w:marBottom w:val="0"/>
      <w:divBdr>
        <w:top w:val="none" w:sz="0" w:space="0" w:color="auto"/>
        <w:left w:val="none" w:sz="0" w:space="0" w:color="auto"/>
        <w:bottom w:val="none" w:sz="0" w:space="0" w:color="auto"/>
        <w:right w:val="none" w:sz="0" w:space="0" w:color="auto"/>
      </w:divBdr>
    </w:div>
    <w:div w:id="817724004">
      <w:bodyDiv w:val="1"/>
      <w:marLeft w:val="0"/>
      <w:marRight w:val="0"/>
      <w:marTop w:val="0"/>
      <w:marBottom w:val="0"/>
      <w:divBdr>
        <w:top w:val="none" w:sz="0" w:space="0" w:color="auto"/>
        <w:left w:val="none" w:sz="0" w:space="0" w:color="auto"/>
        <w:bottom w:val="none" w:sz="0" w:space="0" w:color="auto"/>
        <w:right w:val="none" w:sz="0" w:space="0" w:color="auto"/>
      </w:divBdr>
    </w:div>
    <w:div w:id="827285888">
      <w:bodyDiv w:val="1"/>
      <w:marLeft w:val="0"/>
      <w:marRight w:val="0"/>
      <w:marTop w:val="0"/>
      <w:marBottom w:val="0"/>
      <w:divBdr>
        <w:top w:val="none" w:sz="0" w:space="0" w:color="auto"/>
        <w:left w:val="none" w:sz="0" w:space="0" w:color="auto"/>
        <w:bottom w:val="none" w:sz="0" w:space="0" w:color="auto"/>
        <w:right w:val="none" w:sz="0" w:space="0" w:color="auto"/>
      </w:divBdr>
    </w:div>
    <w:div w:id="830947281">
      <w:bodyDiv w:val="1"/>
      <w:marLeft w:val="0"/>
      <w:marRight w:val="0"/>
      <w:marTop w:val="0"/>
      <w:marBottom w:val="0"/>
      <w:divBdr>
        <w:top w:val="none" w:sz="0" w:space="0" w:color="auto"/>
        <w:left w:val="none" w:sz="0" w:space="0" w:color="auto"/>
        <w:bottom w:val="none" w:sz="0" w:space="0" w:color="auto"/>
        <w:right w:val="none" w:sz="0" w:space="0" w:color="auto"/>
      </w:divBdr>
    </w:div>
    <w:div w:id="963077542">
      <w:bodyDiv w:val="1"/>
      <w:marLeft w:val="0"/>
      <w:marRight w:val="0"/>
      <w:marTop w:val="0"/>
      <w:marBottom w:val="0"/>
      <w:divBdr>
        <w:top w:val="none" w:sz="0" w:space="0" w:color="auto"/>
        <w:left w:val="none" w:sz="0" w:space="0" w:color="auto"/>
        <w:bottom w:val="none" w:sz="0" w:space="0" w:color="auto"/>
        <w:right w:val="none" w:sz="0" w:space="0" w:color="auto"/>
      </w:divBdr>
    </w:div>
    <w:div w:id="1037395181">
      <w:bodyDiv w:val="1"/>
      <w:marLeft w:val="0"/>
      <w:marRight w:val="0"/>
      <w:marTop w:val="0"/>
      <w:marBottom w:val="0"/>
      <w:divBdr>
        <w:top w:val="none" w:sz="0" w:space="0" w:color="auto"/>
        <w:left w:val="none" w:sz="0" w:space="0" w:color="auto"/>
        <w:bottom w:val="none" w:sz="0" w:space="0" w:color="auto"/>
        <w:right w:val="none" w:sz="0" w:space="0" w:color="auto"/>
      </w:divBdr>
    </w:div>
    <w:div w:id="1072853119">
      <w:bodyDiv w:val="1"/>
      <w:marLeft w:val="0"/>
      <w:marRight w:val="0"/>
      <w:marTop w:val="0"/>
      <w:marBottom w:val="0"/>
      <w:divBdr>
        <w:top w:val="none" w:sz="0" w:space="0" w:color="auto"/>
        <w:left w:val="none" w:sz="0" w:space="0" w:color="auto"/>
        <w:bottom w:val="none" w:sz="0" w:space="0" w:color="auto"/>
        <w:right w:val="none" w:sz="0" w:space="0" w:color="auto"/>
      </w:divBdr>
    </w:div>
    <w:div w:id="1128669016">
      <w:bodyDiv w:val="1"/>
      <w:marLeft w:val="0"/>
      <w:marRight w:val="0"/>
      <w:marTop w:val="0"/>
      <w:marBottom w:val="0"/>
      <w:divBdr>
        <w:top w:val="none" w:sz="0" w:space="0" w:color="auto"/>
        <w:left w:val="none" w:sz="0" w:space="0" w:color="auto"/>
        <w:bottom w:val="none" w:sz="0" w:space="0" w:color="auto"/>
        <w:right w:val="none" w:sz="0" w:space="0" w:color="auto"/>
      </w:divBdr>
    </w:div>
    <w:div w:id="1174882726">
      <w:bodyDiv w:val="1"/>
      <w:marLeft w:val="0"/>
      <w:marRight w:val="0"/>
      <w:marTop w:val="0"/>
      <w:marBottom w:val="0"/>
      <w:divBdr>
        <w:top w:val="none" w:sz="0" w:space="0" w:color="auto"/>
        <w:left w:val="none" w:sz="0" w:space="0" w:color="auto"/>
        <w:bottom w:val="none" w:sz="0" w:space="0" w:color="auto"/>
        <w:right w:val="none" w:sz="0" w:space="0" w:color="auto"/>
      </w:divBdr>
    </w:div>
    <w:div w:id="1277905270">
      <w:bodyDiv w:val="1"/>
      <w:marLeft w:val="0"/>
      <w:marRight w:val="0"/>
      <w:marTop w:val="0"/>
      <w:marBottom w:val="0"/>
      <w:divBdr>
        <w:top w:val="none" w:sz="0" w:space="0" w:color="auto"/>
        <w:left w:val="none" w:sz="0" w:space="0" w:color="auto"/>
        <w:bottom w:val="none" w:sz="0" w:space="0" w:color="auto"/>
        <w:right w:val="none" w:sz="0" w:space="0" w:color="auto"/>
      </w:divBdr>
    </w:div>
    <w:div w:id="1288047374">
      <w:bodyDiv w:val="1"/>
      <w:marLeft w:val="0"/>
      <w:marRight w:val="0"/>
      <w:marTop w:val="0"/>
      <w:marBottom w:val="0"/>
      <w:divBdr>
        <w:top w:val="none" w:sz="0" w:space="0" w:color="auto"/>
        <w:left w:val="none" w:sz="0" w:space="0" w:color="auto"/>
        <w:bottom w:val="none" w:sz="0" w:space="0" w:color="auto"/>
        <w:right w:val="none" w:sz="0" w:space="0" w:color="auto"/>
      </w:divBdr>
    </w:div>
    <w:div w:id="1399671245">
      <w:bodyDiv w:val="1"/>
      <w:marLeft w:val="0"/>
      <w:marRight w:val="0"/>
      <w:marTop w:val="0"/>
      <w:marBottom w:val="0"/>
      <w:divBdr>
        <w:top w:val="none" w:sz="0" w:space="0" w:color="auto"/>
        <w:left w:val="none" w:sz="0" w:space="0" w:color="auto"/>
        <w:bottom w:val="none" w:sz="0" w:space="0" w:color="auto"/>
        <w:right w:val="none" w:sz="0" w:space="0" w:color="auto"/>
      </w:divBdr>
    </w:div>
    <w:div w:id="1675497772">
      <w:bodyDiv w:val="1"/>
      <w:marLeft w:val="0"/>
      <w:marRight w:val="0"/>
      <w:marTop w:val="0"/>
      <w:marBottom w:val="0"/>
      <w:divBdr>
        <w:top w:val="none" w:sz="0" w:space="0" w:color="auto"/>
        <w:left w:val="none" w:sz="0" w:space="0" w:color="auto"/>
        <w:bottom w:val="none" w:sz="0" w:space="0" w:color="auto"/>
        <w:right w:val="none" w:sz="0" w:space="0" w:color="auto"/>
      </w:divBdr>
    </w:div>
    <w:div w:id="1692562206">
      <w:bodyDiv w:val="1"/>
      <w:marLeft w:val="0"/>
      <w:marRight w:val="0"/>
      <w:marTop w:val="0"/>
      <w:marBottom w:val="0"/>
      <w:divBdr>
        <w:top w:val="none" w:sz="0" w:space="0" w:color="auto"/>
        <w:left w:val="none" w:sz="0" w:space="0" w:color="auto"/>
        <w:bottom w:val="none" w:sz="0" w:space="0" w:color="auto"/>
        <w:right w:val="none" w:sz="0" w:space="0" w:color="auto"/>
      </w:divBdr>
    </w:div>
    <w:div w:id="1716930739">
      <w:bodyDiv w:val="1"/>
      <w:marLeft w:val="0"/>
      <w:marRight w:val="0"/>
      <w:marTop w:val="0"/>
      <w:marBottom w:val="0"/>
      <w:divBdr>
        <w:top w:val="none" w:sz="0" w:space="0" w:color="auto"/>
        <w:left w:val="none" w:sz="0" w:space="0" w:color="auto"/>
        <w:bottom w:val="none" w:sz="0" w:space="0" w:color="auto"/>
        <w:right w:val="none" w:sz="0" w:space="0" w:color="auto"/>
      </w:divBdr>
    </w:div>
    <w:div w:id="1718896383">
      <w:bodyDiv w:val="1"/>
      <w:marLeft w:val="0"/>
      <w:marRight w:val="0"/>
      <w:marTop w:val="0"/>
      <w:marBottom w:val="0"/>
      <w:divBdr>
        <w:top w:val="none" w:sz="0" w:space="0" w:color="auto"/>
        <w:left w:val="none" w:sz="0" w:space="0" w:color="auto"/>
        <w:bottom w:val="none" w:sz="0" w:space="0" w:color="auto"/>
        <w:right w:val="none" w:sz="0" w:space="0" w:color="auto"/>
      </w:divBdr>
    </w:div>
    <w:div w:id="1725179672">
      <w:bodyDiv w:val="1"/>
      <w:marLeft w:val="0"/>
      <w:marRight w:val="0"/>
      <w:marTop w:val="0"/>
      <w:marBottom w:val="0"/>
      <w:divBdr>
        <w:top w:val="none" w:sz="0" w:space="0" w:color="auto"/>
        <w:left w:val="none" w:sz="0" w:space="0" w:color="auto"/>
        <w:bottom w:val="none" w:sz="0" w:space="0" w:color="auto"/>
        <w:right w:val="none" w:sz="0" w:space="0" w:color="auto"/>
      </w:divBdr>
    </w:div>
    <w:div w:id="1728187011">
      <w:bodyDiv w:val="1"/>
      <w:marLeft w:val="0"/>
      <w:marRight w:val="0"/>
      <w:marTop w:val="0"/>
      <w:marBottom w:val="0"/>
      <w:divBdr>
        <w:top w:val="none" w:sz="0" w:space="0" w:color="auto"/>
        <w:left w:val="none" w:sz="0" w:space="0" w:color="auto"/>
        <w:bottom w:val="none" w:sz="0" w:space="0" w:color="auto"/>
        <w:right w:val="none" w:sz="0" w:space="0" w:color="auto"/>
      </w:divBdr>
    </w:div>
    <w:div w:id="1733384506">
      <w:bodyDiv w:val="1"/>
      <w:marLeft w:val="0"/>
      <w:marRight w:val="0"/>
      <w:marTop w:val="0"/>
      <w:marBottom w:val="0"/>
      <w:divBdr>
        <w:top w:val="none" w:sz="0" w:space="0" w:color="auto"/>
        <w:left w:val="none" w:sz="0" w:space="0" w:color="auto"/>
        <w:bottom w:val="none" w:sz="0" w:space="0" w:color="auto"/>
        <w:right w:val="none" w:sz="0" w:space="0" w:color="auto"/>
      </w:divBdr>
    </w:div>
    <w:div w:id="1766226064">
      <w:bodyDiv w:val="1"/>
      <w:marLeft w:val="0"/>
      <w:marRight w:val="0"/>
      <w:marTop w:val="0"/>
      <w:marBottom w:val="0"/>
      <w:divBdr>
        <w:top w:val="none" w:sz="0" w:space="0" w:color="auto"/>
        <w:left w:val="none" w:sz="0" w:space="0" w:color="auto"/>
        <w:bottom w:val="none" w:sz="0" w:space="0" w:color="auto"/>
        <w:right w:val="none" w:sz="0" w:space="0" w:color="auto"/>
      </w:divBdr>
    </w:div>
    <w:div w:id="1850560836">
      <w:bodyDiv w:val="1"/>
      <w:marLeft w:val="0"/>
      <w:marRight w:val="0"/>
      <w:marTop w:val="0"/>
      <w:marBottom w:val="0"/>
      <w:divBdr>
        <w:top w:val="none" w:sz="0" w:space="0" w:color="auto"/>
        <w:left w:val="none" w:sz="0" w:space="0" w:color="auto"/>
        <w:bottom w:val="none" w:sz="0" w:space="0" w:color="auto"/>
        <w:right w:val="none" w:sz="0" w:space="0" w:color="auto"/>
      </w:divBdr>
    </w:div>
    <w:div w:id="1901861351">
      <w:bodyDiv w:val="1"/>
      <w:marLeft w:val="0"/>
      <w:marRight w:val="0"/>
      <w:marTop w:val="0"/>
      <w:marBottom w:val="0"/>
      <w:divBdr>
        <w:top w:val="none" w:sz="0" w:space="0" w:color="auto"/>
        <w:left w:val="none" w:sz="0" w:space="0" w:color="auto"/>
        <w:bottom w:val="none" w:sz="0" w:space="0" w:color="auto"/>
        <w:right w:val="none" w:sz="0" w:space="0" w:color="auto"/>
      </w:divBdr>
    </w:div>
    <w:div w:id="1902716159">
      <w:bodyDiv w:val="1"/>
      <w:marLeft w:val="0"/>
      <w:marRight w:val="0"/>
      <w:marTop w:val="0"/>
      <w:marBottom w:val="0"/>
      <w:divBdr>
        <w:top w:val="none" w:sz="0" w:space="0" w:color="auto"/>
        <w:left w:val="none" w:sz="0" w:space="0" w:color="auto"/>
        <w:bottom w:val="none" w:sz="0" w:space="0" w:color="auto"/>
        <w:right w:val="none" w:sz="0" w:space="0" w:color="auto"/>
      </w:divBdr>
    </w:div>
    <w:div w:id="1940411751">
      <w:bodyDiv w:val="1"/>
      <w:marLeft w:val="0"/>
      <w:marRight w:val="0"/>
      <w:marTop w:val="0"/>
      <w:marBottom w:val="0"/>
      <w:divBdr>
        <w:top w:val="none" w:sz="0" w:space="0" w:color="auto"/>
        <w:left w:val="none" w:sz="0" w:space="0" w:color="auto"/>
        <w:bottom w:val="none" w:sz="0" w:space="0" w:color="auto"/>
        <w:right w:val="none" w:sz="0" w:space="0" w:color="auto"/>
      </w:divBdr>
    </w:div>
    <w:div w:id="1995572220">
      <w:bodyDiv w:val="1"/>
      <w:marLeft w:val="0"/>
      <w:marRight w:val="0"/>
      <w:marTop w:val="0"/>
      <w:marBottom w:val="0"/>
      <w:divBdr>
        <w:top w:val="none" w:sz="0" w:space="0" w:color="auto"/>
        <w:left w:val="none" w:sz="0" w:space="0" w:color="auto"/>
        <w:bottom w:val="none" w:sz="0" w:space="0" w:color="auto"/>
        <w:right w:val="none" w:sz="0" w:space="0" w:color="auto"/>
      </w:divBdr>
    </w:div>
    <w:div w:id="2056854605">
      <w:bodyDiv w:val="1"/>
      <w:marLeft w:val="0"/>
      <w:marRight w:val="0"/>
      <w:marTop w:val="0"/>
      <w:marBottom w:val="0"/>
      <w:divBdr>
        <w:top w:val="none" w:sz="0" w:space="0" w:color="auto"/>
        <w:left w:val="none" w:sz="0" w:space="0" w:color="auto"/>
        <w:bottom w:val="none" w:sz="0" w:space="0" w:color="auto"/>
        <w:right w:val="none" w:sz="0" w:space="0" w:color="auto"/>
      </w:divBdr>
    </w:div>
    <w:div w:id="209990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err\AppData\Roaming\Microsoft\Modelos\Papel%20timbrado%20retrat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2019-11-04T00:00:00</PublishDate>
  <Abstract/>
  <CompanyAddress>12:30h às 12:50h</CompanyAddress>
  <CompanyPhone/>
  <CompanyFax>13:00h</CompanyFax>
  <CompanyEmail>060/2019</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1931D9-2BAA-4028-AFC9-734AEE13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retrato</Template>
  <TotalTime>1</TotalTime>
  <Pages>1</Pages>
  <Words>342</Words>
  <Characters>1852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TERMO ADMINISTRATIVO DE CESSÃO DE USO DE BEM PÚBLICO</vt:lpstr>
    </vt:vector>
  </TitlesOfParts>
  <Manager>ITEM</Manager>
  <Company>Nogueira e Nogueira Advogados Associados</Company>
  <LinksUpToDate>false</LinksUpToDate>
  <CharactersWithSpaces>2190</CharactersWithSpaces>
  <SharedDoc>false</SharedDoc>
  <HLinks>
    <vt:vector size="6" baseType="variant">
      <vt:variant>
        <vt:i4>54</vt:i4>
      </vt:variant>
      <vt:variant>
        <vt:i4>0</vt:i4>
      </vt:variant>
      <vt:variant>
        <vt:i4>0</vt:i4>
      </vt:variant>
      <vt:variant>
        <vt:i4>5</vt:i4>
      </vt:variant>
      <vt:variant>
        <vt:lpwstr>mailto:prefeitura@riodoce.mg.gov.br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ADMINISTRATIVO DE CESSÃO DE USO DE BEM PÚBLICO</dc:title>
  <dc:subject>001/2017</dc:subject>
  <dc:creator>CONTRATAÇÃO DE EMPRESA ESPECIALIZADA EM ASSESSORIA CONTÁBIL, PARA ATENDIMENTO AS NORMAS BRASILEIRAS DE CONTABILIDADE APLICADAS AO SETOR PÚBLICO – NBCASP, AS EXIGÊNCIAS DO SICOM, DO SIOPE, DO SIOPS E DO SICONFI NO REGULAR EXERCÍCIO DAS FUNÇÕES DO PODER EXECUTIVO.</dc:creator>
  <cp:keywords>008/2016</cp:keywords>
  <dc:description>PREGÃO PRESENCIAL</dc:description>
  <cp:lastModifiedBy>LICITAÇÃO</cp:lastModifiedBy>
  <cp:revision>2</cp:revision>
  <cp:lastPrinted>2020-03-17T17:25:00Z</cp:lastPrinted>
  <dcterms:created xsi:type="dcterms:W3CDTF">2021-02-12T18:41:00Z</dcterms:created>
  <dcterms:modified xsi:type="dcterms:W3CDTF">2021-02-12T18:41:00Z</dcterms:modified>
  <cp:category>104/2019</cp:category>
</cp:coreProperties>
</file>